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84C9" w14:textId="3606BBEE" w:rsidR="00746299" w:rsidRPr="00746299" w:rsidRDefault="00EC4E9A" w:rsidP="00746299">
      <w:pPr>
        <w:pStyle w:val="Heading2"/>
      </w:pPr>
      <w:r>
        <w:rPr>
          <w:rFonts w:eastAsiaTheme="minorEastAsia" w:cstheme="minorBidi"/>
          <w:iCs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06991D" wp14:editId="7D0A0234">
                <wp:simplePos x="0" y="0"/>
                <wp:positionH relativeFrom="column">
                  <wp:posOffset>4301337</wp:posOffset>
                </wp:positionH>
                <wp:positionV relativeFrom="paragraph">
                  <wp:posOffset>-1353947</wp:posOffset>
                </wp:positionV>
                <wp:extent cx="2114550" cy="304800"/>
                <wp:effectExtent l="0" t="0" r="0" b="0"/>
                <wp:wrapNone/>
                <wp:docPr id="25181477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E00F1C" w14:textId="26E05FF0" w:rsidR="00EC4E9A" w:rsidRPr="004C3C00" w:rsidRDefault="00EC4E9A" w:rsidP="004C3C00">
                            <w:pPr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06991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8.7pt;margin-top:-106.6pt;width:166.5pt;height:2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" fillcolor="white [3201]" stroked="f" strokeweight=".5pt">
                <v:textbox>
                  <w:txbxContent>
                    <w:p w14:paraId="64E00F1C" w14:textId="26E05FF0" w:rsidR="00EC4E9A" w:rsidRPr="004C3C00" w:rsidRDefault="00EC4E9A" w:rsidP="004C3C00">
                      <w:pPr>
                        <w:jc w:val="right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6299" w:rsidRPr="00746299">
        <w:t xml:space="preserve">Disability </w:t>
      </w:r>
      <w:r w:rsidR="4A4A3252" w:rsidRPr="00746299">
        <w:t>Services Commission Board</w:t>
      </w:r>
      <w:r w:rsidR="00746299" w:rsidRPr="00746299">
        <w:t xml:space="preserve"> Application Form</w:t>
      </w:r>
    </w:p>
    <w:p w14:paraId="0691007C" w14:textId="22032226" w:rsidR="005D0F9B" w:rsidRDefault="00746299" w:rsidP="00746299">
      <w:r>
        <w:t xml:space="preserve">Thank you for your interest in joining the </w:t>
      </w:r>
      <w:r w:rsidR="24C82FE3">
        <w:t>Disability Services Commission Board</w:t>
      </w:r>
      <w:r w:rsidR="0089508E">
        <w:t xml:space="preserve"> (the Board)</w:t>
      </w:r>
      <w:r>
        <w:t>.</w:t>
      </w:r>
      <w:r w:rsidR="001168AD">
        <w:t xml:space="preserve"> </w:t>
      </w:r>
    </w:p>
    <w:p w14:paraId="4168C6E5" w14:textId="00D1EEB2" w:rsidR="2F8563E1" w:rsidRDefault="2F8563E1"/>
    <w:p w14:paraId="23AC06CC" w14:textId="5B502BBE" w:rsidR="00540C33" w:rsidRDefault="00746299" w:rsidP="00746299">
      <w:r>
        <w:t xml:space="preserve">The </w:t>
      </w:r>
      <w:r w:rsidR="1170AE6B">
        <w:t>Board</w:t>
      </w:r>
      <w:r>
        <w:t xml:space="preserve"> </w:t>
      </w:r>
      <w:r w:rsidR="485F4D4D">
        <w:t xml:space="preserve">is the governing body of the </w:t>
      </w:r>
      <w:r w:rsidR="437B0551">
        <w:t xml:space="preserve">Disability Services </w:t>
      </w:r>
      <w:r w:rsidR="44B9BB0D">
        <w:t>Commission</w:t>
      </w:r>
      <w:r w:rsidR="598CF25E">
        <w:t xml:space="preserve"> (the Commission)</w:t>
      </w:r>
      <w:r w:rsidR="44B9BB0D">
        <w:t>.</w:t>
      </w:r>
      <w:r w:rsidR="485F4D4D">
        <w:t xml:space="preserve"> </w:t>
      </w:r>
    </w:p>
    <w:p w14:paraId="1D2E8847" w14:textId="153CC717" w:rsidR="00540C33" w:rsidRDefault="4972AA93" w:rsidP="00746299">
      <w:r>
        <w:t>The Board is responsible for high‑level decision‑making, accountability, and ensuring the Commission operates effectively, ethically, and in accordance with government policy and legislation.</w:t>
      </w:r>
    </w:p>
    <w:p w14:paraId="445EF939" w14:textId="49FC6A98" w:rsidR="00540C33" w:rsidRDefault="00540C33" w:rsidP="6868FE18"/>
    <w:p w14:paraId="7C787A7D" w14:textId="38640DBE" w:rsidR="485F4D4D" w:rsidRDefault="485F4D4D">
      <w:r>
        <w:t xml:space="preserve">Under section 7 of the </w:t>
      </w:r>
      <w:r w:rsidRPr="13697276">
        <w:rPr>
          <w:i/>
        </w:rPr>
        <w:t>Disability Services Act 1993</w:t>
      </w:r>
      <w:r>
        <w:t>, the Board:</w:t>
      </w:r>
    </w:p>
    <w:p w14:paraId="46E3F75A" w14:textId="2CDC5B1F" w:rsidR="485F4D4D" w:rsidRDefault="485F4D4D" w:rsidP="6868FE18">
      <w:pPr>
        <w:pStyle w:val="ListParagraph"/>
      </w:pPr>
      <w:r>
        <w:t xml:space="preserve">Acts in the name of the Commission and is responsible for performing </w:t>
      </w:r>
      <w:r w:rsidR="248BDCCE">
        <w:t>all</w:t>
      </w:r>
      <w:r>
        <w:t xml:space="preserve"> the Commission’s functions under the Act and any other written law. </w:t>
      </w:r>
    </w:p>
    <w:p w14:paraId="6E58D59D" w14:textId="0D9B8114" w:rsidR="485F4D4D" w:rsidRDefault="485F4D4D" w:rsidP="6868FE18">
      <w:pPr>
        <w:pStyle w:val="ListParagraph"/>
      </w:pPr>
      <w:r>
        <w:t xml:space="preserve">Provides overall governance, strategic direction, and oversight of the Commission’s work in delivering and funding disability services across Western Australia. </w:t>
      </w:r>
    </w:p>
    <w:p w14:paraId="394959D9" w14:textId="06A2BD65" w:rsidR="485F4D4D" w:rsidRDefault="485F4D4D" w:rsidP="6868FE18">
      <w:pPr>
        <w:pStyle w:val="ListParagraph"/>
      </w:pPr>
      <w:r>
        <w:t xml:space="preserve">Ensures that the Commission’s activities align with: </w:t>
      </w:r>
    </w:p>
    <w:p w14:paraId="71DEE987" w14:textId="5A423D7E" w:rsidR="485F4D4D" w:rsidRDefault="3E72238A" w:rsidP="0081709E">
      <w:pPr>
        <w:pStyle w:val="ListParagraph"/>
        <w:numPr>
          <w:ilvl w:val="1"/>
          <w:numId w:val="2"/>
        </w:numPr>
      </w:pPr>
      <w:r>
        <w:t>t</w:t>
      </w:r>
      <w:r w:rsidR="485F4D4D">
        <w:t>he principles of the Act, and</w:t>
      </w:r>
    </w:p>
    <w:p w14:paraId="782839E7" w14:textId="4B04105C" w:rsidR="485F4D4D" w:rsidRDefault="7466641B" w:rsidP="0081709E">
      <w:pPr>
        <w:pStyle w:val="ListParagraph"/>
        <w:numPr>
          <w:ilvl w:val="1"/>
          <w:numId w:val="2"/>
        </w:numPr>
      </w:pPr>
      <w:r>
        <w:t>t</w:t>
      </w:r>
      <w:r w:rsidR="485F4D4D">
        <w:t xml:space="preserve">he needs, rights, and lived experience of people with disability, their families, carers, and advocates. </w:t>
      </w:r>
    </w:p>
    <w:p w14:paraId="18B7BF41" w14:textId="57E61079" w:rsidR="6868FE18" w:rsidRDefault="6868FE18"/>
    <w:p w14:paraId="302318AF" w14:textId="55B9FAFC" w:rsidR="00540C33" w:rsidRDefault="00540C33" w:rsidP="00746299">
      <w:r>
        <w:t xml:space="preserve">Please submit </w:t>
      </w:r>
      <w:r w:rsidR="001168AD">
        <w:t>both this form and</w:t>
      </w:r>
      <w:r>
        <w:t xml:space="preserve"> your resume</w:t>
      </w:r>
      <w:r w:rsidR="004E6F56">
        <w:t xml:space="preserve"> / CV</w:t>
      </w:r>
      <w:r w:rsidR="0065314A" w:rsidRPr="0065314A">
        <w:t> including details of two referees</w:t>
      </w:r>
      <w:r w:rsidR="004E6F56">
        <w:t>.</w:t>
      </w:r>
      <w:r>
        <w:t xml:space="preserve"> </w:t>
      </w:r>
    </w:p>
    <w:p w14:paraId="46DE83F6" w14:textId="77777777" w:rsidR="00746299" w:rsidRDefault="00746299" w:rsidP="00746299"/>
    <w:p w14:paraId="02A2D89E" w14:textId="3FDD332A" w:rsidR="00F074A2" w:rsidRDefault="00F074A2" w:rsidP="00746299">
      <w:r>
        <w:t xml:space="preserve">You can choose to complete </w:t>
      </w:r>
      <w:r w:rsidR="004E6F56">
        <w:t>this form</w:t>
      </w:r>
      <w:r>
        <w:t>:</w:t>
      </w:r>
    </w:p>
    <w:p w14:paraId="2EF7AEEF" w14:textId="52DA94A6" w:rsidR="00F074A2" w:rsidRPr="00465A9C" w:rsidRDefault="00F074A2" w:rsidP="005A342E">
      <w:pPr>
        <w:pStyle w:val="ListParagraph"/>
        <w:numPr>
          <w:ilvl w:val="0"/>
          <w:numId w:val="4"/>
        </w:numPr>
      </w:pPr>
      <w:hyperlink r:id="rId12" w:history="1">
        <w:r w:rsidRPr="00E05ACD">
          <w:rPr>
            <w:rStyle w:val="Hyperlink"/>
          </w:rPr>
          <w:t>Onli</w:t>
        </w:r>
        <w:r w:rsidRPr="00E05ACD">
          <w:rPr>
            <w:rStyle w:val="Hyperlink"/>
          </w:rPr>
          <w:t>n</w:t>
        </w:r>
        <w:r w:rsidRPr="00E05ACD">
          <w:rPr>
            <w:rStyle w:val="Hyperlink"/>
          </w:rPr>
          <w:t>e</w:t>
        </w:r>
      </w:hyperlink>
      <w:r w:rsidR="00E05ACD">
        <w:t>,</w:t>
      </w:r>
    </w:p>
    <w:p w14:paraId="7BE8774D" w14:textId="268583C4" w:rsidR="00F074A2" w:rsidRPr="00465A9C" w:rsidRDefault="00F074A2" w:rsidP="005A342E">
      <w:pPr>
        <w:pStyle w:val="ListParagraph"/>
        <w:numPr>
          <w:ilvl w:val="0"/>
          <w:numId w:val="4"/>
        </w:numPr>
      </w:pPr>
      <w:r w:rsidRPr="00465A9C">
        <w:t>T</w:t>
      </w:r>
      <w:r w:rsidR="00746299" w:rsidRPr="00465A9C">
        <w:t>yping</w:t>
      </w:r>
      <w:r w:rsidRPr="00465A9C">
        <w:t xml:space="preserve"> or writing</w:t>
      </w:r>
      <w:r w:rsidR="00746299" w:rsidRPr="00465A9C">
        <w:t xml:space="preserve"> your answers</w:t>
      </w:r>
      <w:r w:rsidRPr="00465A9C">
        <w:t xml:space="preserve"> in this form</w:t>
      </w:r>
      <w:r w:rsidR="00E05ACD">
        <w:t>,</w:t>
      </w:r>
    </w:p>
    <w:p w14:paraId="138AEE68" w14:textId="2C1E024D" w:rsidR="00F074A2" w:rsidRPr="00465A9C" w:rsidRDefault="00F074A2" w:rsidP="005A342E">
      <w:pPr>
        <w:pStyle w:val="ListParagraph"/>
        <w:numPr>
          <w:ilvl w:val="0"/>
          <w:numId w:val="4"/>
        </w:numPr>
      </w:pPr>
      <w:r w:rsidRPr="00465A9C">
        <w:t>Speaking your answers over the phone,</w:t>
      </w:r>
      <w:r w:rsidR="00BF302A" w:rsidRPr="00465A9C">
        <w:t xml:space="preserve"> or</w:t>
      </w:r>
    </w:p>
    <w:p w14:paraId="044B4D99" w14:textId="40780895" w:rsidR="00F074A2" w:rsidRPr="00465A9C" w:rsidRDefault="00F074A2" w:rsidP="005A342E">
      <w:pPr>
        <w:pStyle w:val="BodyText"/>
        <w:numPr>
          <w:ilvl w:val="0"/>
          <w:numId w:val="4"/>
        </w:numPr>
      </w:pPr>
      <w:r w:rsidRPr="00465A9C">
        <w:t>Another format that suits you (for example, video or voice recording).</w:t>
      </w:r>
    </w:p>
    <w:p w14:paraId="52333B72" w14:textId="77777777" w:rsidR="00F074A2" w:rsidRPr="00F352D9" w:rsidRDefault="00F074A2" w:rsidP="00F074A2">
      <w:pPr>
        <w:pStyle w:val="BodyText"/>
      </w:pPr>
    </w:p>
    <w:p w14:paraId="49062C24" w14:textId="1F81477A" w:rsidR="00746299" w:rsidRDefault="00F074A2" w:rsidP="00F074A2">
      <w:pPr>
        <w:pStyle w:val="BodyText"/>
      </w:pPr>
      <w:r w:rsidRPr="00F352D9">
        <w:t>I</w:t>
      </w:r>
      <w:r w:rsidR="00746299" w:rsidRPr="00F352D9">
        <w:t xml:space="preserve">f you need </w:t>
      </w:r>
      <w:r w:rsidRPr="00F352D9">
        <w:t>help to apply,</w:t>
      </w:r>
      <w:r w:rsidR="00746299" w:rsidRPr="00F352D9">
        <w:t xml:space="preserve"> please contact </w:t>
      </w:r>
      <w:r w:rsidRPr="00F352D9">
        <w:t>us</w:t>
      </w:r>
      <w:r w:rsidR="00BF302A" w:rsidRPr="00F352D9">
        <w:t xml:space="preserve"> via:</w:t>
      </w:r>
      <w:r w:rsidR="00746299" w:rsidRPr="00F352D9">
        <w:br/>
      </w:r>
      <w:r w:rsidR="00746299">
        <w:t xml:space="preserve">Email: </w:t>
      </w:r>
      <w:hyperlink r:id="rId13" w:history="1">
        <w:r w:rsidR="005D0F9B" w:rsidRPr="00703848">
          <w:rPr>
            <w:rStyle w:val="Hyperlink"/>
          </w:rPr>
          <w:t>Boards_Committees@communities.wa.gov.au</w:t>
        </w:r>
      </w:hyperlink>
    </w:p>
    <w:p w14:paraId="507C878D" w14:textId="1EB4D0E9" w:rsidR="005D0F9B" w:rsidRDefault="005D0F9B" w:rsidP="005D0F9B">
      <w:pPr>
        <w:pStyle w:val="BodyText"/>
      </w:pPr>
      <w:r>
        <w:t xml:space="preserve">Phone: </w:t>
      </w:r>
      <w:r w:rsidR="0021453F">
        <w:t>0478 999 982</w:t>
      </w:r>
      <w:r w:rsidRPr="005D0F9B">
        <w:t xml:space="preserve">  </w:t>
      </w:r>
    </w:p>
    <w:p w14:paraId="0CD84A22" w14:textId="69B40B9F" w:rsidR="00746299" w:rsidRDefault="00746299" w:rsidP="00746299">
      <w:pPr>
        <w:pStyle w:val="Heading3"/>
      </w:pPr>
      <w:r>
        <w:t>Section 1: Personal details</w:t>
      </w:r>
    </w:p>
    <w:p w14:paraId="78E8BDF5" w14:textId="7B279DB9" w:rsidR="00973809" w:rsidRDefault="00973809" w:rsidP="00973809">
      <w:pPr>
        <w:pStyle w:val="BodyText"/>
        <w:rPr>
          <w:lang w:eastAsia="en-AU"/>
        </w:rPr>
      </w:pPr>
      <w:r>
        <w:rPr>
          <w:lang w:eastAsia="en-AU"/>
        </w:rPr>
        <w:t>Full Name:</w:t>
      </w:r>
      <w:r w:rsidR="00F85DA1">
        <w:rPr>
          <w:lang w:eastAsia="en-AU"/>
        </w:rPr>
        <w:t xml:space="preserve"> </w:t>
      </w:r>
    </w:p>
    <w:p w14:paraId="50B263A9" w14:textId="58EA5446" w:rsidR="00973809" w:rsidRDefault="00973809" w:rsidP="00973809">
      <w:pPr>
        <w:pStyle w:val="BodyText"/>
        <w:rPr>
          <w:lang w:eastAsia="en-AU"/>
        </w:rPr>
      </w:pPr>
      <w:r>
        <w:rPr>
          <w:lang w:eastAsia="en-AU"/>
        </w:rPr>
        <w:t>Address:</w:t>
      </w:r>
      <w:r w:rsidR="00F85DA1">
        <w:rPr>
          <w:lang w:eastAsia="en-AU"/>
        </w:rPr>
        <w:t xml:space="preserve"> </w:t>
      </w:r>
    </w:p>
    <w:p w14:paraId="0A55A5FA" w14:textId="48A3767D" w:rsidR="00973809" w:rsidRDefault="00973809" w:rsidP="00973809">
      <w:pPr>
        <w:pStyle w:val="BodyText"/>
        <w:rPr>
          <w:lang w:eastAsia="en-AU"/>
        </w:rPr>
      </w:pPr>
      <w:r>
        <w:rPr>
          <w:lang w:eastAsia="en-AU"/>
        </w:rPr>
        <w:t>Phone Number:</w:t>
      </w:r>
      <w:r w:rsidR="00F85DA1">
        <w:rPr>
          <w:lang w:eastAsia="en-AU"/>
        </w:rPr>
        <w:t xml:space="preserve"> </w:t>
      </w:r>
    </w:p>
    <w:p w14:paraId="338FDDB4" w14:textId="2859C38A" w:rsidR="00973809" w:rsidRPr="00973809" w:rsidRDefault="00973809" w:rsidP="00973809">
      <w:pPr>
        <w:pStyle w:val="BodyText"/>
        <w:rPr>
          <w:lang w:eastAsia="en-AU"/>
        </w:rPr>
      </w:pPr>
      <w:r>
        <w:rPr>
          <w:lang w:eastAsia="en-AU"/>
        </w:rPr>
        <w:t xml:space="preserve">Email Address: </w:t>
      </w:r>
    </w:p>
    <w:p w14:paraId="0CEAAAA9" w14:textId="77777777" w:rsidR="00895C0B" w:rsidRDefault="00895C0B">
      <w:pPr>
        <w:rPr>
          <w:rFonts w:cs="Arial"/>
          <w:b/>
          <w:noProof/>
          <w:color w:val="2C5C86"/>
          <w:sz w:val="30"/>
          <w:szCs w:val="30"/>
          <w:lang w:eastAsia="en-AU"/>
        </w:rPr>
      </w:pPr>
      <w:r>
        <w:br w:type="page"/>
      </w:r>
    </w:p>
    <w:p w14:paraId="165B188D" w14:textId="6B17D8F2" w:rsidR="00746299" w:rsidRDefault="00746299" w:rsidP="00746299">
      <w:pPr>
        <w:pStyle w:val="Heading3"/>
      </w:pPr>
      <w:r>
        <w:lastRenderedPageBreak/>
        <w:t xml:space="preserve">Section 2: </w:t>
      </w:r>
      <w:r w:rsidR="00540C33">
        <w:t>Lived and Professional Experience</w:t>
      </w:r>
    </w:p>
    <w:p w14:paraId="3FC9A713" w14:textId="41CAD5C5" w:rsidR="00746299" w:rsidRDefault="00746299" w:rsidP="00746299">
      <w:r>
        <w:t>1</w:t>
      </w:r>
      <w:r w:rsidRPr="005D0F9B">
        <w:rPr>
          <w:b/>
          <w:bCs/>
        </w:rPr>
        <w:t>. Do you have disability?</w:t>
      </w:r>
      <w:r>
        <w:t xml:space="preserve">  </w:t>
      </w:r>
      <w:sdt>
        <w:sdtPr>
          <w:rPr>
            <w:rFonts w:ascii="Segoe UI Symbol" w:hAnsi="Segoe UI Symbol" w:cs="Segoe UI Symbol"/>
          </w:rPr>
          <w:id w:val="-39523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F9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D0F9B">
        <w:t xml:space="preserve"> Yes   </w:t>
      </w:r>
      <w:sdt>
        <w:sdtPr>
          <w:id w:val="-13299755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F9B" w:rsidRPr="0097519E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D0F9B">
        <w:t xml:space="preserve"> No   </w:t>
      </w:r>
    </w:p>
    <w:p w14:paraId="361B532D" w14:textId="17F557B0" w:rsidR="00746299" w:rsidRDefault="001168AD" w:rsidP="00586723">
      <w:pPr>
        <w:spacing w:after="240"/>
      </w:pPr>
      <w:r>
        <w:t>If yes, please d</w:t>
      </w:r>
      <w:r w:rsidR="00746299">
        <w:t xml:space="preserve">escribe your disability: </w:t>
      </w:r>
    </w:p>
    <w:p w14:paraId="511274E1" w14:textId="04E911D7" w:rsidR="00895C0B" w:rsidRDefault="000E39B6" w:rsidP="00586723">
      <w:pPr>
        <w:spacing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5E2744" wp14:editId="0F8A4BD0">
                <wp:simplePos x="0" y="0"/>
                <wp:positionH relativeFrom="column">
                  <wp:posOffset>3810</wp:posOffset>
                </wp:positionH>
                <wp:positionV relativeFrom="paragraph">
                  <wp:posOffset>22225</wp:posOffset>
                </wp:positionV>
                <wp:extent cx="6296025" cy="371475"/>
                <wp:effectExtent l="0" t="0" r="28575" b="28575"/>
                <wp:wrapNone/>
                <wp:docPr id="12151078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7A45FF" w14:textId="77777777" w:rsidR="000E39B6" w:rsidRDefault="000E3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5E274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.3pt;margin-top:1.75pt;width:495.75pt;height:29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" fillcolor="white [3201]" strokeweight=".5pt">
                <v:textbox>
                  <w:txbxContent>
                    <w:p w14:paraId="0C7A45FF" w14:textId="77777777" w:rsidR="000E39B6" w:rsidRDefault="000E39B6"/>
                  </w:txbxContent>
                </v:textbox>
              </v:shape>
            </w:pict>
          </mc:Fallback>
        </mc:AlternateContent>
      </w:r>
    </w:p>
    <w:p w14:paraId="1F018E1C" w14:textId="5FFD0943" w:rsidR="001168AD" w:rsidRDefault="001168AD" w:rsidP="00746299"/>
    <w:p w14:paraId="5152C5EE" w14:textId="51B5F152" w:rsidR="00746299" w:rsidRDefault="00746299" w:rsidP="00746299">
      <w:r>
        <w:t xml:space="preserve">2. </w:t>
      </w:r>
      <w:r w:rsidRPr="005D0F9B">
        <w:rPr>
          <w:b/>
          <w:bCs/>
        </w:rPr>
        <w:t>Do you have other experience of disability</w:t>
      </w:r>
      <w:r>
        <w:t xml:space="preserve"> (for example, as a family member, carer, or through your work)?  </w:t>
      </w:r>
      <w:sdt>
        <w:sdtPr>
          <w:rPr>
            <w:rFonts w:ascii="Segoe UI Symbol" w:hAnsi="Segoe UI Symbol" w:cs="Segoe UI Symbol"/>
          </w:rPr>
          <w:id w:val="-11773431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F9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D0F9B">
        <w:t xml:space="preserve"> Yes   </w:t>
      </w:r>
      <w:sdt>
        <w:sdtPr>
          <w:id w:val="2122725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F9B" w:rsidRPr="0097519E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D0F9B">
        <w:t xml:space="preserve"> No   </w:t>
      </w:r>
    </w:p>
    <w:p w14:paraId="6F801A78" w14:textId="63617227" w:rsidR="00746299" w:rsidRDefault="000E39B6" w:rsidP="00586723">
      <w:pPr>
        <w:spacing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499FA9" wp14:editId="6CCDDA45">
                <wp:simplePos x="0" y="0"/>
                <wp:positionH relativeFrom="column">
                  <wp:posOffset>3810</wp:posOffset>
                </wp:positionH>
                <wp:positionV relativeFrom="paragraph">
                  <wp:posOffset>325755</wp:posOffset>
                </wp:positionV>
                <wp:extent cx="6296025" cy="619125"/>
                <wp:effectExtent l="0" t="0" r="28575" b="28575"/>
                <wp:wrapNone/>
                <wp:docPr id="18417433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142E33" w14:textId="77777777" w:rsidR="000E39B6" w:rsidRDefault="000E39B6" w:rsidP="000E3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99FA9" id="_x0000_s1028" type="#_x0000_t202" style="position:absolute;margin-left:.3pt;margin-top:25.65pt;width:495.75pt;height:48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" fillcolor="white [3201]" strokeweight=".5pt">
                <v:textbox>
                  <w:txbxContent>
                    <w:p w14:paraId="7F142E33" w14:textId="77777777" w:rsidR="000E39B6" w:rsidRDefault="000E39B6" w:rsidP="000E39B6"/>
                  </w:txbxContent>
                </v:textbox>
              </v:shape>
            </w:pict>
          </mc:Fallback>
        </mc:AlternateContent>
      </w:r>
      <w:r w:rsidR="00746299">
        <w:t xml:space="preserve">If yes, please describe: </w:t>
      </w:r>
    </w:p>
    <w:p w14:paraId="0CDFE964" w14:textId="63021EB8" w:rsidR="002A16F0" w:rsidRDefault="002A16F0" w:rsidP="00586723">
      <w:pPr>
        <w:spacing w:after="240"/>
      </w:pPr>
    </w:p>
    <w:p w14:paraId="72D565D3" w14:textId="38A46BE4" w:rsidR="001168AD" w:rsidRDefault="001168AD" w:rsidP="00746299"/>
    <w:p w14:paraId="7F3861D3" w14:textId="77777777" w:rsidR="00066747" w:rsidRDefault="00066747" w:rsidP="00E77801"/>
    <w:p w14:paraId="0340F92E" w14:textId="4A2B6E6F" w:rsidR="00D7462A" w:rsidRPr="00D7462A" w:rsidRDefault="004E6F56" w:rsidP="00E77801">
      <w:pPr>
        <w:rPr>
          <w:b/>
          <w:bCs/>
        </w:rPr>
      </w:pPr>
      <w:r>
        <w:t>3</w:t>
      </w:r>
      <w:r w:rsidRPr="6868FE18">
        <w:rPr>
          <w:b/>
          <w:bCs/>
        </w:rPr>
        <w:t xml:space="preserve">. </w:t>
      </w:r>
      <w:r w:rsidR="00E77801" w:rsidRPr="6868FE18">
        <w:rPr>
          <w:b/>
          <w:bCs/>
        </w:rPr>
        <w:t xml:space="preserve">Do you have current or recent experience </w:t>
      </w:r>
      <w:r w:rsidR="44D6AC73" w:rsidRPr="6868FE18">
        <w:rPr>
          <w:b/>
          <w:bCs/>
        </w:rPr>
        <w:t xml:space="preserve">working with, or supporting people in </w:t>
      </w:r>
      <w:r w:rsidR="00E77801" w:rsidRPr="6868FE18">
        <w:rPr>
          <w:b/>
          <w:bCs/>
        </w:rPr>
        <w:t>regional, rural or remote areas?</w:t>
      </w:r>
    </w:p>
    <w:p w14:paraId="0D1357E6" w14:textId="7B831587" w:rsidR="00825305" w:rsidRPr="00D7462A" w:rsidRDefault="00000000" w:rsidP="6868FE18">
      <w:sdt>
        <w:sdtPr>
          <w:rPr>
            <w:rFonts w:ascii="Segoe UI Symbol" w:hAnsi="Segoe UI Symbol" w:cs="Segoe UI Symbol"/>
          </w:rPr>
          <w:id w:val="1542089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F9B" w:rsidRPr="6868FE18">
            <w:rPr>
              <w:rFonts w:ascii="MS Gothic" w:eastAsia="MS Gothic" w:hAnsi="MS Gothic" w:cs="Segoe UI Symbol"/>
            </w:rPr>
            <w:t>☐</w:t>
          </w:r>
        </w:sdtContent>
      </w:sdt>
      <w:r w:rsidR="00E77801">
        <w:t xml:space="preserve"> Yes   </w:t>
      </w:r>
      <w:sdt>
        <w:sdtPr>
          <w:id w:val="566700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305">
            <w:rPr>
              <w:rFonts w:ascii="MS Gothic" w:eastAsia="MS Gothic" w:hAnsi="MS Gothic" w:hint="eastAsia"/>
            </w:rPr>
            <w:t>☐</w:t>
          </w:r>
        </w:sdtContent>
      </w:sdt>
      <w:r w:rsidR="00E77801">
        <w:t xml:space="preserve"> No</w:t>
      </w:r>
    </w:p>
    <w:p w14:paraId="4495F06D" w14:textId="44556EED" w:rsidR="008C76B4" w:rsidRDefault="000E39B6" w:rsidP="00586723">
      <w:pPr>
        <w:spacing w:after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E5C9B9" wp14:editId="69AF1394">
                <wp:simplePos x="0" y="0"/>
                <wp:positionH relativeFrom="column">
                  <wp:posOffset>3810</wp:posOffset>
                </wp:positionH>
                <wp:positionV relativeFrom="paragraph">
                  <wp:posOffset>323215</wp:posOffset>
                </wp:positionV>
                <wp:extent cx="6296025" cy="581025"/>
                <wp:effectExtent l="0" t="0" r="28575" b="28575"/>
                <wp:wrapNone/>
                <wp:docPr id="3964605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60655B" w14:textId="77777777" w:rsidR="000E39B6" w:rsidRDefault="000E39B6" w:rsidP="000E3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5C9B9" id="_x0000_s1029" type="#_x0000_t202" style="position:absolute;margin-left:.3pt;margin-top:25.45pt;width:495.75pt;height:45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ERXOwIAAIMEAAAOAAAAZHJzL2Uyb0RvYy54bWysVE1v2zAMvQ/YfxB0X+ykSdY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" fillcolor="white [3201]" strokeweight=".5pt">
                <v:textbox>
                  <w:txbxContent>
                    <w:p w14:paraId="3E60655B" w14:textId="77777777" w:rsidR="000E39B6" w:rsidRDefault="000E39B6" w:rsidP="000E39B6"/>
                  </w:txbxContent>
                </v:textbox>
              </v:shape>
            </w:pict>
          </mc:Fallback>
        </mc:AlternateContent>
      </w:r>
      <w:r w:rsidR="005D0F9B">
        <w:t xml:space="preserve">If yes, please describe: </w:t>
      </w:r>
    </w:p>
    <w:p w14:paraId="33AD2BA2" w14:textId="68EF6DD5" w:rsidR="78A8CBF3" w:rsidRDefault="78A8CBF3" w:rsidP="78A8CBF3">
      <w:pPr>
        <w:spacing w:after="240"/>
      </w:pPr>
    </w:p>
    <w:p w14:paraId="27597A30" w14:textId="227118B2" w:rsidR="002A16F0" w:rsidRDefault="002A16F0" w:rsidP="78A8CBF3">
      <w:pPr>
        <w:spacing w:after="240"/>
      </w:pPr>
    </w:p>
    <w:p w14:paraId="225D4BF8" w14:textId="68E56AC7" w:rsidR="00746299" w:rsidRDefault="00746299" w:rsidP="00746299">
      <w:pPr>
        <w:pStyle w:val="Heading3"/>
      </w:pPr>
      <w:r>
        <w:t>Section 3: Essential Work-Related Requirements (Selection Criteria)</w:t>
      </w:r>
    </w:p>
    <w:p w14:paraId="5926E604" w14:textId="7FE9B4FD" w:rsidR="005D0F9B" w:rsidRDefault="00F074A2" w:rsidP="005D0F9B">
      <w:pPr>
        <w:spacing w:after="240"/>
      </w:pPr>
      <w:r>
        <w:t>Your answers to the following questions will</w:t>
      </w:r>
      <w:r w:rsidR="00E77801">
        <w:t xml:space="preserve"> show us</w:t>
      </w:r>
      <w:r w:rsidR="00746299">
        <w:t xml:space="preserve"> how you meet the essential requirements for membership.</w:t>
      </w:r>
      <w:r w:rsidR="001168AD">
        <w:t xml:space="preserve"> </w:t>
      </w:r>
      <w:r w:rsidR="00746299">
        <w:t>You may use examples from your personal, community, or professional experience.</w:t>
      </w:r>
      <w:r w:rsidR="001168AD">
        <w:t xml:space="preserve"> </w:t>
      </w:r>
    </w:p>
    <w:p w14:paraId="37C75E99" w14:textId="420687AE" w:rsidR="00231ED7" w:rsidRDefault="00231ED7" w:rsidP="00E26F67">
      <w:pPr>
        <w:pStyle w:val="ListParagraph"/>
        <w:numPr>
          <w:ilvl w:val="0"/>
          <w:numId w:val="44"/>
        </w:numPr>
        <w:ind w:left="284" w:hanging="284"/>
        <w:rPr>
          <w:b/>
          <w:bCs/>
        </w:rPr>
      </w:pPr>
      <w:r w:rsidRPr="0081709E">
        <w:rPr>
          <w:b/>
          <w:bCs/>
        </w:rPr>
        <w:t>Please describe your knowledge and experience of disability or matters relevant to people with disability.</w:t>
      </w:r>
    </w:p>
    <w:p w14:paraId="0ADD15CC" w14:textId="4E9FB065" w:rsidR="00AB6956" w:rsidRDefault="000E39B6" w:rsidP="00AB6956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BC76DB" wp14:editId="14755B0B">
                <wp:simplePos x="0" y="0"/>
                <wp:positionH relativeFrom="column">
                  <wp:posOffset>3810</wp:posOffset>
                </wp:positionH>
                <wp:positionV relativeFrom="paragraph">
                  <wp:posOffset>175260</wp:posOffset>
                </wp:positionV>
                <wp:extent cx="6296025" cy="3133725"/>
                <wp:effectExtent l="0" t="0" r="28575" b="28575"/>
                <wp:wrapNone/>
                <wp:docPr id="12103748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313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891C75" w14:textId="77777777" w:rsidR="000E39B6" w:rsidRDefault="000E39B6" w:rsidP="000E3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C76DB" id="_x0000_s1030" type="#_x0000_t202" style="position:absolute;margin-left:.3pt;margin-top:13.8pt;width:495.75pt;height:24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" fillcolor="white [3201]" strokeweight=".5pt">
                <v:textbox>
                  <w:txbxContent>
                    <w:p w14:paraId="76891C75" w14:textId="77777777" w:rsidR="000E39B6" w:rsidRDefault="000E39B6" w:rsidP="000E39B6"/>
                  </w:txbxContent>
                </v:textbox>
              </v:shape>
            </w:pict>
          </mc:Fallback>
        </mc:AlternateContent>
      </w:r>
    </w:p>
    <w:p w14:paraId="7B1F470C" w14:textId="43AFE98D" w:rsidR="00E41517" w:rsidRDefault="00E41517" w:rsidP="00AB6956">
      <w:pPr>
        <w:pStyle w:val="BodyText"/>
      </w:pPr>
    </w:p>
    <w:p w14:paraId="0FBD7189" w14:textId="77777777" w:rsidR="00AB6956" w:rsidRDefault="00AB6956" w:rsidP="00AB6956">
      <w:pPr>
        <w:pStyle w:val="BodyText"/>
      </w:pPr>
    </w:p>
    <w:p w14:paraId="16EEF9A3" w14:textId="77777777" w:rsidR="00AB6956" w:rsidRDefault="00AB6956" w:rsidP="00AB6956">
      <w:pPr>
        <w:pStyle w:val="BodyText"/>
      </w:pPr>
    </w:p>
    <w:p w14:paraId="31BDD09F" w14:textId="77777777" w:rsidR="00AB6956" w:rsidRDefault="00AB6956" w:rsidP="00AB6956">
      <w:pPr>
        <w:pStyle w:val="BodyText"/>
      </w:pPr>
    </w:p>
    <w:p w14:paraId="1FF6A547" w14:textId="77777777" w:rsidR="00AB6956" w:rsidRDefault="00AB6956" w:rsidP="00AB6956">
      <w:pPr>
        <w:pStyle w:val="BodyText"/>
      </w:pPr>
    </w:p>
    <w:p w14:paraId="3BFC09ED" w14:textId="77777777" w:rsidR="00AB6956" w:rsidRDefault="00AB6956" w:rsidP="00AB6956">
      <w:pPr>
        <w:pStyle w:val="BodyText"/>
      </w:pPr>
    </w:p>
    <w:p w14:paraId="4361843D" w14:textId="77777777" w:rsidR="00AB6956" w:rsidRDefault="00AB6956" w:rsidP="00AB6956">
      <w:pPr>
        <w:pStyle w:val="BodyText"/>
      </w:pPr>
    </w:p>
    <w:p w14:paraId="62BB291E" w14:textId="77777777" w:rsidR="00AB6956" w:rsidRDefault="00AB6956" w:rsidP="00AB6956">
      <w:pPr>
        <w:pStyle w:val="BodyText"/>
      </w:pPr>
    </w:p>
    <w:p w14:paraId="1611383E" w14:textId="77777777" w:rsidR="00AB6956" w:rsidRDefault="00AB6956" w:rsidP="00AB6956">
      <w:pPr>
        <w:pStyle w:val="BodyText"/>
      </w:pPr>
    </w:p>
    <w:p w14:paraId="29AD4F8F" w14:textId="77777777" w:rsidR="00AB6956" w:rsidRDefault="00AB6956" w:rsidP="00AB6956">
      <w:pPr>
        <w:pStyle w:val="BodyText"/>
      </w:pPr>
    </w:p>
    <w:p w14:paraId="2B47AD84" w14:textId="77777777" w:rsidR="00AB6956" w:rsidRPr="00AB6956" w:rsidRDefault="00AB6956" w:rsidP="0081709E">
      <w:pPr>
        <w:pStyle w:val="BodyText"/>
      </w:pPr>
    </w:p>
    <w:p w14:paraId="6B9E131B" w14:textId="2D9AAA13" w:rsidR="007266A0" w:rsidRDefault="007266A0" w:rsidP="475BD7F9">
      <w:pPr>
        <w:pStyle w:val="BodyText"/>
        <w:ind w:left="270" w:hanging="270"/>
      </w:pPr>
    </w:p>
    <w:p w14:paraId="24D902A8" w14:textId="3B9A3500" w:rsidR="00657644" w:rsidRDefault="00657644" w:rsidP="475BD7F9">
      <w:pPr>
        <w:pStyle w:val="BodyText"/>
        <w:ind w:left="270" w:hanging="270"/>
      </w:pPr>
    </w:p>
    <w:p w14:paraId="484FF690" w14:textId="77777777" w:rsidR="00657644" w:rsidRDefault="00657644" w:rsidP="475BD7F9">
      <w:pPr>
        <w:pStyle w:val="BodyText"/>
        <w:ind w:left="270" w:hanging="270"/>
      </w:pPr>
    </w:p>
    <w:p w14:paraId="39D901BA" w14:textId="77777777" w:rsidR="00657644" w:rsidRDefault="00657644" w:rsidP="475BD7F9">
      <w:pPr>
        <w:pStyle w:val="BodyText"/>
        <w:ind w:left="270" w:hanging="270"/>
      </w:pPr>
    </w:p>
    <w:p w14:paraId="0B3771BF" w14:textId="77777777" w:rsidR="00657644" w:rsidRDefault="00657644" w:rsidP="475BD7F9">
      <w:pPr>
        <w:pStyle w:val="BodyText"/>
        <w:ind w:left="270" w:hanging="270"/>
      </w:pPr>
    </w:p>
    <w:p w14:paraId="04367384" w14:textId="77777777" w:rsidR="00657644" w:rsidRDefault="00657644" w:rsidP="475BD7F9">
      <w:pPr>
        <w:pStyle w:val="BodyText"/>
        <w:ind w:left="270" w:hanging="270"/>
      </w:pPr>
    </w:p>
    <w:p w14:paraId="0EF088A5" w14:textId="73A29E8B" w:rsidR="007266A0" w:rsidRPr="00431519" w:rsidRDefault="00231ED7" w:rsidP="475BD7F9">
      <w:pPr>
        <w:pStyle w:val="ListParagraph"/>
        <w:ind w:left="270" w:hanging="270"/>
        <w:rPr>
          <w:b/>
          <w:bCs/>
        </w:rPr>
      </w:pPr>
      <w:r w:rsidRPr="005D0F9B">
        <w:rPr>
          <w:b/>
          <w:bCs/>
        </w:rPr>
        <w:lastRenderedPageBreak/>
        <w:t xml:space="preserve">What is your </w:t>
      </w:r>
      <w:r w:rsidR="00746299" w:rsidRPr="005D0F9B">
        <w:rPr>
          <w:b/>
          <w:bCs/>
        </w:rPr>
        <w:t xml:space="preserve">experience </w:t>
      </w:r>
      <w:r w:rsidR="00D42148" w:rsidRPr="00D42148">
        <w:rPr>
          <w:b/>
          <w:bCs/>
        </w:rPr>
        <w:t>relevant to the functions of the Commission and its operations, including expertise in management, finance, law, marketing and the provision of services in the public and private sector</w:t>
      </w:r>
      <w:r w:rsidRPr="005D0F9B">
        <w:rPr>
          <w:b/>
          <w:bCs/>
        </w:rPr>
        <w:t>?</w:t>
      </w:r>
    </w:p>
    <w:p w14:paraId="45C657F4" w14:textId="3903D234" w:rsidR="00A45D57" w:rsidRDefault="000E39B6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A3DD6B" wp14:editId="603BE0DF">
                <wp:simplePos x="0" y="0"/>
                <wp:positionH relativeFrom="column">
                  <wp:posOffset>3810</wp:posOffset>
                </wp:positionH>
                <wp:positionV relativeFrom="paragraph">
                  <wp:posOffset>130809</wp:posOffset>
                </wp:positionV>
                <wp:extent cx="6296025" cy="3305175"/>
                <wp:effectExtent l="0" t="0" r="28575" b="28575"/>
                <wp:wrapNone/>
                <wp:docPr id="1510931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3305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3B359B" w14:textId="77777777" w:rsidR="000E39B6" w:rsidRDefault="000E39B6" w:rsidP="000E3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3DD6B" id="_x0000_s1031" type="#_x0000_t202" style="position:absolute;left:0;text-align:left;margin-left:.3pt;margin-top:10.3pt;width:495.75pt;height:260.2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" fillcolor="white [3201]" strokeweight=".5pt">
                <v:textbox>
                  <w:txbxContent>
                    <w:p w14:paraId="0E3B359B" w14:textId="77777777" w:rsidR="000E39B6" w:rsidRDefault="000E39B6" w:rsidP="000E39B6"/>
                  </w:txbxContent>
                </v:textbox>
              </v:shape>
            </w:pict>
          </mc:Fallback>
        </mc:AlternateContent>
      </w:r>
    </w:p>
    <w:p w14:paraId="67293C52" w14:textId="77777777" w:rsidR="00A45D57" w:rsidRPr="0081709E" w:rsidRDefault="00A45D57" w:rsidP="0081709E">
      <w:pPr>
        <w:pStyle w:val="BodyText"/>
      </w:pPr>
    </w:p>
    <w:p w14:paraId="77BBB05E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47CB7913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0CD58594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49034D9E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1A15BF15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19D7D951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2A19E5C8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083E4111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537F8422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7C2BE432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256BF019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75912F72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1C3B3462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1E4A00AD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27C062B3" w14:textId="77777777" w:rsidR="00A45D57" w:rsidRDefault="00A45D57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67FEC9C7" w14:textId="6B151467" w:rsidR="004C458C" w:rsidRDefault="004C458C" w:rsidP="475BD7F9">
      <w:pPr>
        <w:pStyle w:val="ListParagraph"/>
        <w:numPr>
          <w:ilvl w:val="0"/>
          <w:numId w:val="0"/>
        </w:numPr>
        <w:ind w:left="270" w:hanging="270"/>
        <w:rPr>
          <w:b/>
          <w:bCs/>
        </w:rPr>
      </w:pPr>
    </w:p>
    <w:p w14:paraId="2541C421" w14:textId="7E6D1F5D" w:rsidR="002D3296" w:rsidRDefault="002D3296" w:rsidP="475BD7F9">
      <w:pPr>
        <w:pStyle w:val="BodyText"/>
        <w:ind w:left="270" w:hanging="270"/>
      </w:pPr>
    </w:p>
    <w:p w14:paraId="3F10EFDB" w14:textId="77777777" w:rsidR="00A45D57" w:rsidRDefault="00A45D57" w:rsidP="475BD7F9">
      <w:pPr>
        <w:pStyle w:val="BodyText"/>
        <w:ind w:left="270" w:hanging="270"/>
      </w:pPr>
    </w:p>
    <w:p w14:paraId="210B066F" w14:textId="77777777" w:rsidR="00A45D57" w:rsidRPr="002D3296" w:rsidRDefault="00A45D57" w:rsidP="475BD7F9">
      <w:pPr>
        <w:pStyle w:val="BodyText"/>
        <w:ind w:left="270" w:hanging="270"/>
      </w:pPr>
    </w:p>
    <w:p w14:paraId="05248E54" w14:textId="6DBBBABC" w:rsidR="00746299" w:rsidRDefault="00231ED7" w:rsidP="475BD7F9">
      <w:pPr>
        <w:pStyle w:val="ListParagraph"/>
        <w:ind w:left="270" w:hanging="270"/>
        <w:rPr>
          <w:b/>
          <w:bCs/>
        </w:rPr>
      </w:pPr>
      <w:r w:rsidRPr="005D0F9B">
        <w:rPr>
          <w:b/>
          <w:bCs/>
        </w:rPr>
        <w:t>Please tell us about your ability to</w:t>
      </w:r>
      <w:r w:rsidR="00746299" w:rsidRPr="005D0F9B">
        <w:rPr>
          <w:b/>
          <w:bCs/>
        </w:rPr>
        <w:t xml:space="preserve"> </w:t>
      </w:r>
      <w:r w:rsidR="00C82CE3">
        <w:rPr>
          <w:b/>
          <w:bCs/>
        </w:rPr>
        <w:t>share</w:t>
      </w:r>
      <w:r w:rsidR="00746299" w:rsidRPr="005D0F9B">
        <w:rPr>
          <w:b/>
          <w:bCs/>
        </w:rPr>
        <w:t xml:space="preserve"> about your own personal </w:t>
      </w:r>
      <w:r w:rsidR="005D0F9B" w:rsidRPr="005D0F9B">
        <w:rPr>
          <w:b/>
          <w:bCs/>
        </w:rPr>
        <w:t>experience or</w:t>
      </w:r>
      <w:r w:rsidR="00746299" w:rsidRPr="005D0F9B">
        <w:rPr>
          <w:b/>
          <w:bCs/>
        </w:rPr>
        <w:t xml:space="preserve"> speak up on behalf of others.</w:t>
      </w:r>
    </w:p>
    <w:p w14:paraId="26EC2D44" w14:textId="76D3A380" w:rsidR="007266A0" w:rsidRDefault="000E39B6" w:rsidP="475BD7F9">
      <w:pPr>
        <w:pStyle w:val="BodyText"/>
        <w:ind w:left="270" w:hanging="2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9C82BE" wp14:editId="3540BE76">
                <wp:simplePos x="0" y="0"/>
                <wp:positionH relativeFrom="column">
                  <wp:posOffset>3810</wp:posOffset>
                </wp:positionH>
                <wp:positionV relativeFrom="paragraph">
                  <wp:posOffset>177164</wp:posOffset>
                </wp:positionV>
                <wp:extent cx="6296025" cy="3990975"/>
                <wp:effectExtent l="0" t="0" r="28575" b="28575"/>
                <wp:wrapNone/>
                <wp:docPr id="14252102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399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BEC220" w14:textId="77777777" w:rsidR="000E39B6" w:rsidRDefault="000E39B6" w:rsidP="000E3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C82BE" id="_x0000_s1032" type="#_x0000_t202" style="position:absolute;left:0;text-align:left;margin-left:.3pt;margin-top:13.95pt;width:495.75pt;height:314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" fillcolor="white [3201]" strokeweight=".5pt">
                <v:textbox>
                  <w:txbxContent>
                    <w:p w14:paraId="3DBEC220" w14:textId="77777777" w:rsidR="000E39B6" w:rsidRDefault="000E39B6" w:rsidP="000E39B6"/>
                  </w:txbxContent>
                </v:textbox>
              </v:shape>
            </w:pict>
          </mc:Fallback>
        </mc:AlternateContent>
      </w:r>
    </w:p>
    <w:p w14:paraId="4433CD0D" w14:textId="7AF3D231" w:rsidR="00A45D57" w:rsidRDefault="00A45D57" w:rsidP="475BD7F9">
      <w:pPr>
        <w:pStyle w:val="BodyText"/>
        <w:ind w:left="270" w:hanging="270"/>
      </w:pPr>
    </w:p>
    <w:p w14:paraId="15247A48" w14:textId="77777777" w:rsidR="00A45D57" w:rsidRDefault="00A45D57" w:rsidP="475BD7F9">
      <w:pPr>
        <w:pStyle w:val="BodyText"/>
        <w:ind w:left="270" w:hanging="270"/>
      </w:pPr>
    </w:p>
    <w:p w14:paraId="7FD6A8A2" w14:textId="77777777" w:rsidR="00A45D57" w:rsidRDefault="00A45D57" w:rsidP="475BD7F9">
      <w:pPr>
        <w:pStyle w:val="BodyText"/>
        <w:ind w:left="270" w:hanging="270"/>
      </w:pPr>
    </w:p>
    <w:p w14:paraId="67F3E99F" w14:textId="77777777" w:rsidR="00A45D57" w:rsidRDefault="00A45D57" w:rsidP="475BD7F9">
      <w:pPr>
        <w:pStyle w:val="BodyText"/>
        <w:ind w:left="270" w:hanging="270"/>
      </w:pPr>
    </w:p>
    <w:p w14:paraId="17A6FC45" w14:textId="77777777" w:rsidR="00A45D57" w:rsidRDefault="00A45D57" w:rsidP="475BD7F9">
      <w:pPr>
        <w:pStyle w:val="BodyText"/>
        <w:ind w:left="270" w:hanging="270"/>
      </w:pPr>
    </w:p>
    <w:p w14:paraId="77FC5466" w14:textId="77777777" w:rsidR="00A45D57" w:rsidRDefault="00A45D57" w:rsidP="475BD7F9">
      <w:pPr>
        <w:pStyle w:val="BodyText"/>
        <w:ind w:left="270" w:hanging="270"/>
      </w:pPr>
    </w:p>
    <w:p w14:paraId="54F00609" w14:textId="77777777" w:rsidR="00A45D57" w:rsidRDefault="00A45D57" w:rsidP="475BD7F9">
      <w:pPr>
        <w:pStyle w:val="BodyText"/>
        <w:ind w:left="270" w:hanging="270"/>
      </w:pPr>
    </w:p>
    <w:p w14:paraId="35CC9809" w14:textId="77777777" w:rsidR="00A45D57" w:rsidRDefault="00A45D57" w:rsidP="475BD7F9">
      <w:pPr>
        <w:pStyle w:val="BodyText"/>
        <w:ind w:left="270" w:hanging="270"/>
      </w:pPr>
    </w:p>
    <w:p w14:paraId="6F6E46E7" w14:textId="77777777" w:rsidR="00A45D57" w:rsidRDefault="00A45D57" w:rsidP="475BD7F9">
      <w:pPr>
        <w:pStyle w:val="BodyText"/>
        <w:ind w:left="270" w:hanging="270"/>
      </w:pPr>
    </w:p>
    <w:p w14:paraId="661338E3" w14:textId="77777777" w:rsidR="00A45D57" w:rsidRDefault="00A45D57" w:rsidP="475BD7F9">
      <w:pPr>
        <w:pStyle w:val="BodyText"/>
        <w:ind w:left="270" w:hanging="270"/>
      </w:pPr>
    </w:p>
    <w:p w14:paraId="3819B7EF" w14:textId="77777777" w:rsidR="00A45D57" w:rsidRDefault="00A45D57" w:rsidP="475BD7F9">
      <w:pPr>
        <w:pStyle w:val="BodyText"/>
        <w:ind w:left="270" w:hanging="270"/>
      </w:pPr>
    </w:p>
    <w:p w14:paraId="757AA0A0" w14:textId="77777777" w:rsidR="00A45D57" w:rsidRDefault="00A45D57" w:rsidP="475BD7F9">
      <w:pPr>
        <w:pStyle w:val="BodyText"/>
        <w:ind w:left="270" w:hanging="270"/>
      </w:pPr>
    </w:p>
    <w:p w14:paraId="1874ADA7" w14:textId="77777777" w:rsidR="00A45D57" w:rsidRDefault="00A45D57" w:rsidP="475BD7F9">
      <w:pPr>
        <w:pStyle w:val="BodyText"/>
        <w:ind w:left="270" w:hanging="270"/>
      </w:pPr>
    </w:p>
    <w:p w14:paraId="5DF983BD" w14:textId="77777777" w:rsidR="00A45D57" w:rsidRDefault="00A45D57" w:rsidP="475BD7F9">
      <w:pPr>
        <w:pStyle w:val="BodyText"/>
        <w:ind w:left="270" w:hanging="270"/>
      </w:pPr>
    </w:p>
    <w:p w14:paraId="30327B00" w14:textId="77777777" w:rsidR="00A45D57" w:rsidRDefault="00A45D57" w:rsidP="475BD7F9">
      <w:pPr>
        <w:pStyle w:val="BodyText"/>
        <w:ind w:left="270" w:hanging="270"/>
      </w:pPr>
    </w:p>
    <w:p w14:paraId="6C6FB324" w14:textId="77777777" w:rsidR="00A45D57" w:rsidRDefault="00A45D57" w:rsidP="475BD7F9">
      <w:pPr>
        <w:pStyle w:val="BodyText"/>
        <w:ind w:left="270" w:hanging="270"/>
      </w:pPr>
    </w:p>
    <w:p w14:paraId="606A5E81" w14:textId="77777777" w:rsidR="00A45D57" w:rsidRDefault="00A45D57" w:rsidP="475BD7F9">
      <w:pPr>
        <w:pStyle w:val="BodyText"/>
        <w:ind w:left="270" w:hanging="270"/>
      </w:pPr>
    </w:p>
    <w:p w14:paraId="52A52916" w14:textId="77777777" w:rsidR="00A45D57" w:rsidRDefault="00A45D57" w:rsidP="475BD7F9">
      <w:pPr>
        <w:pStyle w:val="BodyText"/>
        <w:ind w:left="270" w:hanging="270"/>
      </w:pPr>
    </w:p>
    <w:p w14:paraId="2648A10A" w14:textId="77777777" w:rsidR="00A45D57" w:rsidRDefault="00A45D57" w:rsidP="475BD7F9">
      <w:pPr>
        <w:pStyle w:val="BodyText"/>
        <w:ind w:left="270" w:hanging="270"/>
      </w:pPr>
    </w:p>
    <w:p w14:paraId="596246B8" w14:textId="77777777" w:rsidR="00A45D57" w:rsidRDefault="00A45D57" w:rsidP="475BD7F9">
      <w:pPr>
        <w:pStyle w:val="BodyText"/>
        <w:ind w:left="270" w:hanging="270"/>
      </w:pPr>
    </w:p>
    <w:p w14:paraId="6A5857D0" w14:textId="77777777" w:rsidR="00A45D57" w:rsidRDefault="00A45D57" w:rsidP="475BD7F9">
      <w:pPr>
        <w:pStyle w:val="BodyText"/>
        <w:ind w:left="270" w:hanging="270"/>
      </w:pPr>
    </w:p>
    <w:p w14:paraId="7E187387" w14:textId="0ACA9E44" w:rsidR="00A45D57" w:rsidRDefault="00A45D57" w:rsidP="475BD7F9">
      <w:pPr>
        <w:pStyle w:val="BodyText"/>
        <w:ind w:left="270" w:hanging="270"/>
      </w:pPr>
    </w:p>
    <w:p w14:paraId="5189766C" w14:textId="77777777" w:rsidR="00A45D57" w:rsidRDefault="00A45D57" w:rsidP="475BD7F9">
      <w:pPr>
        <w:pStyle w:val="BodyText"/>
        <w:ind w:left="270" w:hanging="270"/>
      </w:pPr>
    </w:p>
    <w:p w14:paraId="0527045A" w14:textId="583EB4DE" w:rsidR="4B43925B" w:rsidRDefault="4B43925B" w:rsidP="475BD7F9">
      <w:pPr>
        <w:pStyle w:val="BodyText"/>
        <w:ind w:left="270" w:hanging="270"/>
      </w:pPr>
    </w:p>
    <w:p w14:paraId="679D16AC" w14:textId="249B25EF" w:rsidR="007266A0" w:rsidRPr="007266A0" w:rsidRDefault="00231ED7" w:rsidP="475BD7F9">
      <w:pPr>
        <w:pStyle w:val="ListParagraph"/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  <w:r w:rsidRPr="005D0F9B">
        <w:rPr>
          <w:b/>
          <w:bCs/>
        </w:rPr>
        <w:lastRenderedPageBreak/>
        <w:t>How do you approach sharing</w:t>
      </w:r>
      <w:r w:rsidR="00746299" w:rsidRPr="005D0F9B">
        <w:rPr>
          <w:b/>
          <w:bCs/>
        </w:rPr>
        <w:t xml:space="preserve"> your perspective respectfully and constructively in meeting</w:t>
      </w:r>
      <w:r w:rsidRPr="005D0F9B">
        <w:rPr>
          <w:b/>
          <w:bCs/>
        </w:rPr>
        <w:t>s</w:t>
      </w:r>
      <w:r w:rsidR="00746299" w:rsidRPr="005D0F9B">
        <w:rPr>
          <w:b/>
          <w:bCs/>
        </w:rPr>
        <w:t>, even when others disagree</w:t>
      </w:r>
      <w:r w:rsidRPr="005D0F9B">
        <w:rPr>
          <w:b/>
          <w:bCs/>
        </w:rPr>
        <w:t>?</w:t>
      </w:r>
    </w:p>
    <w:p w14:paraId="58F0EBDD" w14:textId="6DF9B4B9" w:rsidR="007266A0" w:rsidRDefault="007266A0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01F998D2" w14:textId="1F970D74" w:rsidR="00E20E58" w:rsidRDefault="000E39B6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3ABB66" wp14:editId="67CDAE0F">
                <wp:simplePos x="0" y="0"/>
                <wp:positionH relativeFrom="column">
                  <wp:posOffset>3810</wp:posOffset>
                </wp:positionH>
                <wp:positionV relativeFrom="paragraph">
                  <wp:posOffset>29845</wp:posOffset>
                </wp:positionV>
                <wp:extent cx="6296025" cy="3333750"/>
                <wp:effectExtent l="0" t="0" r="28575" b="19050"/>
                <wp:wrapNone/>
                <wp:docPr id="5539856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3333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2D62B" w14:textId="77777777" w:rsidR="000E39B6" w:rsidRDefault="000E39B6" w:rsidP="000E3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ABB66" id="_x0000_s1033" type="#_x0000_t202" style="position:absolute;left:0;text-align:left;margin-left:.3pt;margin-top:2.35pt;width:495.75pt;height:262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" fillcolor="white [3201]" strokeweight=".5pt">
                <v:textbox>
                  <w:txbxContent>
                    <w:p w14:paraId="5A42D62B" w14:textId="77777777" w:rsidR="000E39B6" w:rsidRDefault="000E39B6" w:rsidP="000E39B6"/>
                  </w:txbxContent>
                </v:textbox>
              </v:shape>
            </w:pict>
          </mc:Fallback>
        </mc:AlternateContent>
      </w:r>
    </w:p>
    <w:p w14:paraId="70C2A8B4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3017E31C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5113EBC5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5B7F3CE7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7976DCEE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55E5EFF2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067EFF53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53346FB4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5DFAE120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5EA8FC0B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702BD5DE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2A6B6823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55249189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72EB1055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11FC27B2" w14:textId="77777777" w:rsidR="00E20E58" w:rsidRDefault="00E20E58" w:rsidP="475BD7F9">
      <w:pPr>
        <w:ind w:left="270" w:hanging="270"/>
        <w:rPr>
          <w:b/>
          <w:bCs/>
          <w:noProof/>
          <w:color w:val="2C5C86"/>
          <w:sz w:val="30"/>
          <w:szCs w:val="30"/>
          <w:lang w:eastAsia="en-AU"/>
        </w:rPr>
      </w:pPr>
    </w:p>
    <w:p w14:paraId="2CC8D8B1" w14:textId="401DB593" w:rsidR="3B460AD9" w:rsidRDefault="3B460AD9" w:rsidP="3B460AD9">
      <w:pPr>
        <w:ind w:left="270" w:hanging="270"/>
        <w:rPr>
          <w:b/>
          <w:color w:val="2C5C86" w:themeColor="accent1"/>
          <w:lang w:eastAsia="en-AU"/>
        </w:rPr>
      </w:pPr>
    </w:p>
    <w:p w14:paraId="36C62F7D" w14:textId="06F03BA5" w:rsidR="007266A0" w:rsidRDefault="7970BEB2" w:rsidP="475BD7F9">
      <w:pPr>
        <w:pStyle w:val="ListParagraph"/>
        <w:ind w:left="270" w:hanging="270"/>
        <w:rPr>
          <w:b/>
          <w:lang w:eastAsia="en-AU"/>
        </w:rPr>
      </w:pPr>
      <w:r w:rsidRPr="6868FE18">
        <w:rPr>
          <w:b/>
          <w:bCs/>
          <w:noProof/>
        </w:rPr>
        <w:t>Have you previously served on the Disability Services Commission Board?</w:t>
      </w:r>
    </w:p>
    <w:p w14:paraId="30D801F3" w14:textId="4D027D08" w:rsidR="007266A0" w:rsidRDefault="00000000" w:rsidP="6868FE18">
      <w:pPr>
        <w:pStyle w:val="BodyText"/>
      </w:pPr>
      <w:sdt>
        <w:sdtPr>
          <w:rPr>
            <w:rFonts w:ascii="Segoe UI Symbol" w:hAnsi="Segoe UI Symbol" w:cs="Segoe UI Symbol"/>
          </w:rPr>
          <w:id w:val="1667756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4B40">
            <w:rPr>
              <w:rFonts w:ascii="MS Gothic" w:eastAsia="MS Gothic" w:hAnsi="MS Gothic" w:cs="Segoe UI Symbol" w:hint="eastAsia"/>
            </w:rPr>
            <w:t>☐</w:t>
          </w:r>
        </w:sdtContent>
      </w:sdt>
      <w:r w:rsidR="7970BEB2">
        <w:t xml:space="preserve"> Yes   </w:t>
      </w:r>
      <w:sdt>
        <w:sdtPr>
          <w:id w:val="1316993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7970BEB2" w:rsidRPr="6868FE18">
            <w:rPr>
              <w:rFonts w:ascii="MS Gothic" w:eastAsia="MS Gothic" w:hAnsi="MS Gothic" w:cs="Segoe UI Symbol"/>
            </w:rPr>
            <w:t>☐</w:t>
          </w:r>
        </w:sdtContent>
      </w:sdt>
      <w:r w:rsidR="7970BEB2">
        <w:t xml:space="preserve"> No </w:t>
      </w:r>
    </w:p>
    <w:p w14:paraId="397021AB" w14:textId="033E8991" w:rsidR="593059EA" w:rsidRDefault="00794B40" w:rsidP="593059EA">
      <w:pPr>
        <w:pStyle w:val="BodyText"/>
      </w:pPr>
      <w:r>
        <w:rPr>
          <w:noProof/>
        </w:rPr>
        <w:t xml:space="preserve">If yes, </w:t>
      </w:r>
      <w:r w:rsidRPr="00794B40">
        <w:rPr>
          <w:noProof/>
        </w:rPr>
        <w:t>please specify dates of service</w:t>
      </w:r>
      <w:r w:rsidR="6AD1F820" w:rsidRPr="629AD0EE">
        <w:rPr>
          <w:noProof/>
        </w:rPr>
        <w:t>:</w:t>
      </w:r>
      <w:r w:rsidRPr="00794B40">
        <w:rPr>
          <w:noProof/>
        </w:rPr>
        <w:br/>
      </w:r>
    </w:p>
    <w:p w14:paraId="2AAB3D00" w14:textId="77777777" w:rsidR="00746299" w:rsidRDefault="00746299" w:rsidP="00746299">
      <w:pPr>
        <w:pStyle w:val="Heading3"/>
      </w:pPr>
      <w:r>
        <w:t>Section 4: Participation and accessibility</w:t>
      </w:r>
    </w:p>
    <w:p w14:paraId="065001A5" w14:textId="6D41C1E7" w:rsidR="00746299" w:rsidRDefault="6D4A5F1E" w:rsidP="005D0F9B">
      <w:pPr>
        <w:spacing w:after="240"/>
      </w:pPr>
      <w:r>
        <w:t>The Board</w:t>
      </w:r>
      <w:r w:rsidR="00746299">
        <w:t xml:space="preserve"> </w:t>
      </w:r>
      <w:r w:rsidR="001168AD">
        <w:t xml:space="preserve">has regular meetings and </w:t>
      </w:r>
      <w:r w:rsidR="00746299">
        <w:t>communicates by email between meetings.</w:t>
      </w:r>
    </w:p>
    <w:p w14:paraId="6215620E" w14:textId="34DEF4B1" w:rsidR="005D0F9B" w:rsidRDefault="00746299" w:rsidP="00746299">
      <w:r w:rsidRPr="005D0F9B">
        <w:rPr>
          <w:b/>
          <w:bCs/>
        </w:rPr>
        <w:t>What supports, adjustments, or communication methods would help you to take part fully?</w:t>
      </w:r>
      <w:r w:rsidR="007266A0">
        <w:rPr>
          <w:b/>
          <w:bCs/>
        </w:rPr>
        <w:t xml:space="preserve"> </w:t>
      </w:r>
      <w:r w:rsidR="005D0F9B">
        <w:t>(For example: screen reader accessible documents, plain language, large text, closed captioning, communication support, or an interpreter.)</w:t>
      </w:r>
    </w:p>
    <w:p w14:paraId="21862C6C" w14:textId="391B87A9" w:rsidR="001168AD" w:rsidRDefault="001168AD" w:rsidP="00746299"/>
    <w:p w14:paraId="7D1DAB51" w14:textId="258A943D" w:rsidR="00746299" w:rsidRDefault="00746299" w:rsidP="00746299">
      <w:pPr>
        <w:pStyle w:val="Heading3"/>
      </w:pPr>
      <w:r>
        <w:t>Section 5: Diversity information</w:t>
      </w:r>
    </w:p>
    <w:p w14:paraId="76424B8B" w14:textId="2B832C00" w:rsidR="00746299" w:rsidRDefault="00746299" w:rsidP="00746299">
      <w:r>
        <w:t xml:space="preserve">To help the </w:t>
      </w:r>
      <w:r w:rsidR="24C82FE3">
        <w:t>Board</w:t>
      </w:r>
      <w:r w:rsidR="00993596">
        <w:t xml:space="preserve"> </w:t>
      </w:r>
      <w:r>
        <w:t xml:space="preserve">reflect the diversity of the Western Australian community, we invite you to answer the following questions. Providing this information is completely voluntary. </w:t>
      </w:r>
    </w:p>
    <w:p w14:paraId="522CE1DB" w14:textId="77777777" w:rsidR="005D0F9B" w:rsidRDefault="005D0F9B" w:rsidP="00746299"/>
    <w:p w14:paraId="6858FCEB" w14:textId="18D2C724" w:rsidR="00746299" w:rsidRDefault="00746299" w:rsidP="00746299">
      <w:r w:rsidRPr="007266A0">
        <w:rPr>
          <w:b/>
          <w:bCs/>
        </w:rPr>
        <w:t xml:space="preserve">Do you identify as Aboriginal and/or Torres Strait Islander?  </w:t>
      </w:r>
      <w:r w:rsidRPr="007266A0">
        <w:rPr>
          <w:b/>
          <w:bCs/>
        </w:rPr>
        <w:br/>
      </w:r>
      <w:sdt>
        <w:sdtPr>
          <w:rPr>
            <w:rFonts w:ascii="Segoe UI Symbol" w:hAnsi="Segoe UI Symbol" w:cs="Segoe UI Symbol"/>
          </w:rPr>
          <w:id w:val="-19819859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>
            <w:rPr>
              <w:rFonts w:ascii="MS Gothic" w:eastAsia="MS Gothic" w:hAnsi="MS Gothic" w:cs="Segoe UI Symbol" w:hint="eastAsia"/>
            </w:rPr>
            <w:t>☐</w:t>
          </w:r>
        </w:sdtContent>
      </w:sdt>
      <w:r>
        <w:t xml:space="preserve"> Yes   </w:t>
      </w:r>
      <w:sdt>
        <w:sdtPr>
          <w:id w:val="561684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No   </w:t>
      </w:r>
      <w:sdt>
        <w:sdtPr>
          <w:id w:val="-631169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Prefer not to say</w:t>
      </w:r>
    </w:p>
    <w:p w14:paraId="2ADAE1EF" w14:textId="77777777" w:rsidR="00746299" w:rsidRDefault="00746299" w:rsidP="00746299"/>
    <w:p w14:paraId="38EBB317" w14:textId="785854D5" w:rsidR="00746299" w:rsidRDefault="00746299" w:rsidP="00746299">
      <w:r w:rsidRPr="007266A0">
        <w:rPr>
          <w:b/>
          <w:bCs/>
        </w:rPr>
        <w:t>What is your age group?</w:t>
      </w:r>
      <w:r>
        <w:t xml:space="preserve"> </w:t>
      </w:r>
      <w:r>
        <w:br/>
      </w:r>
      <w:sdt>
        <w:sdtPr>
          <w:id w:val="-1461712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/>
            </w:rPr>
            <w:t>☐</w:t>
          </w:r>
        </w:sdtContent>
      </w:sdt>
      <w:r>
        <w:t xml:space="preserve"> Under 25   </w:t>
      </w:r>
      <w:sdt>
        <w:sdtPr>
          <w:id w:val="1389396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25</w:t>
      </w:r>
      <w:r>
        <w:rPr>
          <w:rFonts w:cs="Arial"/>
        </w:rPr>
        <w:t>–</w:t>
      </w:r>
      <w:r>
        <w:t xml:space="preserve">34   </w:t>
      </w:r>
      <w:sdt>
        <w:sdtPr>
          <w:id w:val="-402058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35</w:t>
      </w:r>
      <w:r>
        <w:rPr>
          <w:rFonts w:cs="Arial"/>
        </w:rPr>
        <w:t>–</w:t>
      </w:r>
      <w:r>
        <w:t xml:space="preserve">44   </w:t>
      </w:r>
      <w:sdt>
        <w:sdtPr>
          <w:id w:val="-2064785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45</w:t>
      </w:r>
      <w:r>
        <w:rPr>
          <w:rFonts w:cs="Arial"/>
        </w:rPr>
        <w:t>–</w:t>
      </w:r>
      <w:r>
        <w:t xml:space="preserve">54   </w:t>
      </w:r>
      <w:sdt>
        <w:sdtPr>
          <w:id w:val="315459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55</w:t>
      </w:r>
      <w:r>
        <w:rPr>
          <w:rFonts w:cs="Arial"/>
        </w:rPr>
        <w:t>–</w:t>
      </w:r>
      <w:r>
        <w:t xml:space="preserve">64   </w:t>
      </w:r>
      <w:sdt>
        <w:sdtPr>
          <w:id w:val="-1514679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65+   </w:t>
      </w:r>
      <w:sdt>
        <w:sdtPr>
          <w:id w:val="1501543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Prefer not to say</w:t>
      </w:r>
    </w:p>
    <w:p w14:paraId="525832CF" w14:textId="77777777" w:rsidR="00746299" w:rsidRDefault="00746299" w:rsidP="00746299"/>
    <w:p w14:paraId="45424C87" w14:textId="6A33817F" w:rsidR="00746299" w:rsidRDefault="00746299" w:rsidP="00746299">
      <w:r w:rsidRPr="007266A0">
        <w:rPr>
          <w:b/>
          <w:bCs/>
        </w:rPr>
        <w:t>Do you identify as LGBTI</w:t>
      </w:r>
      <w:r w:rsidR="00155EAD">
        <w:rPr>
          <w:b/>
          <w:bCs/>
        </w:rPr>
        <w:t>Q</w:t>
      </w:r>
      <w:r w:rsidRPr="007266A0">
        <w:rPr>
          <w:b/>
          <w:bCs/>
        </w:rPr>
        <w:t>A+?</w:t>
      </w:r>
      <w:r>
        <w:t xml:space="preserve">  </w:t>
      </w:r>
      <w:r>
        <w:br/>
      </w:r>
      <w:sdt>
        <w:sdtPr>
          <w:rPr>
            <w:rFonts w:ascii="Segoe UI Symbol" w:hAnsi="Segoe UI Symbol" w:cs="Segoe UI Symbol"/>
          </w:rPr>
          <w:id w:val="1806514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>
            <w:rPr>
              <w:rFonts w:ascii="MS Gothic" w:eastAsia="MS Gothic" w:hAnsi="MS Gothic" w:cs="Segoe UI Symbol" w:hint="eastAsia"/>
            </w:rPr>
            <w:t>☐</w:t>
          </w:r>
        </w:sdtContent>
      </w:sdt>
      <w:r>
        <w:t xml:space="preserve"> Yes   </w:t>
      </w:r>
      <w:sdt>
        <w:sdtPr>
          <w:id w:val="87590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No   </w:t>
      </w:r>
      <w:sdt>
        <w:sdtPr>
          <w:id w:val="6764564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Prefer not to say</w:t>
      </w:r>
    </w:p>
    <w:p w14:paraId="0F24D79A" w14:textId="77777777" w:rsidR="00746299" w:rsidRDefault="00746299" w:rsidP="00746299"/>
    <w:p w14:paraId="04228DC9" w14:textId="27897381" w:rsidR="00746299" w:rsidRDefault="00746299" w:rsidP="00746299">
      <w:r w:rsidRPr="007266A0">
        <w:rPr>
          <w:b/>
          <w:bCs/>
        </w:rPr>
        <w:t>Do you identify as being from a culturally or linguistically diverse (CALD) background?</w:t>
      </w:r>
      <w:r>
        <w:t xml:space="preserve">  </w:t>
      </w:r>
      <w:r>
        <w:br/>
      </w:r>
      <w:sdt>
        <w:sdtPr>
          <w:rPr>
            <w:rFonts w:ascii="Segoe UI Symbol" w:hAnsi="Segoe UI Symbol" w:cs="Segoe UI Symbol"/>
          </w:rPr>
          <w:id w:val="17667359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>
            <w:rPr>
              <w:rFonts w:ascii="MS Gothic" w:eastAsia="MS Gothic" w:hAnsi="MS Gothic" w:cs="Segoe UI Symbol" w:hint="eastAsia"/>
            </w:rPr>
            <w:t>☐</w:t>
          </w:r>
        </w:sdtContent>
      </w:sdt>
      <w:r>
        <w:t xml:space="preserve"> Yes   </w:t>
      </w:r>
      <w:sdt>
        <w:sdtPr>
          <w:id w:val="451978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No   </w:t>
      </w:r>
      <w:sdt>
        <w:sdtPr>
          <w:id w:val="1290634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7801" w:rsidRPr="00B75F71">
            <w:rPr>
              <w:rFonts w:ascii="MS Gothic" w:eastAsia="MS Gothic" w:hAnsi="MS Gothic" w:cs="Segoe UI Symbol"/>
            </w:rPr>
            <w:t>☐</w:t>
          </w:r>
        </w:sdtContent>
      </w:sdt>
      <w:r>
        <w:t xml:space="preserve"> Prefer not to say</w:t>
      </w:r>
    </w:p>
    <w:p w14:paraId="5566CA7C" w14:textId="77777777" w:rsidR="00746299" w:rsidRPr="00746299" w:rsidRDefault="00746299" w:rsidP="00746299">
      <w:pPr>
        <w:rPr>
          <w:lang w:eastAsia="en-AU"/>
        </w:rPr>
      </w:pPr>
    </w:p>
    <w:p w14:paraId="7461473A" w14:textId="24A6C1AD" w:rsidR="00573FA5" w:rsidRDefault="001168AD" w:rsidP="00746299">
      <w:pPr>
        <w:pStyle w:val="BodyText"/>
        <w:rPr>
          <w:b/>
          <w:bCs/>
        </w:rPr>
      </w:pPr>
      <w:bookmarkStart w:id="0" w:name="_Toc502146109"/>
      <w:bookmarkStart w:id="1" w:name="_Hlk504552460"/>
      <w:r>
        <w:rPr>
          <w:b/>
          <w:bCs/>
        </w:rPr>
        <w:t xml:space="preserve">Is there anything else </w:t>
      </w:r>
      <w:r w:rsidR="00586723">
        <w:rPr>
          <w:b/>
          <w:bCs/>
        </w:rPr>
        <w:t>you would like us to know about your identity?</w:t>
      </w:r>
      <w:bookmarkEnd w:id="0"/>
      <w:bookmarkEnd w:id="1"/>
    </w:p>
    <w:p w14:paraId="54D0B9F2" w14:textId="542B4296" w:rsidR="006C0D6E" w:rsidRPr="00C319B8" w:rsidRDefault="003701AE" w:rsidP="00746299">
      <w:pPr>
        <w:pStyle w:val="BodyText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A65707" wp14:editId="3A0E2182">
                <wp:simplePos x="0" y="0"/>
                <wp:positionH relativeFrom="column">
                  <wp:posOffset>3810</wp:posOffset>
                </wp:positionH>
                <wp:positionV relativeFrom="paragraph">
                  <wp:posOffset>229235</wp:posOffset>
                </wp:positionV>
                <wp:extent cx="6296025" cy="3305175"/>
                <wp:effectExtent l="0" t="0" r="28575" b="28575"/>
                <wp:wrapNone/>
                <wp:docPr id="7333027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3305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5E6B2F" w14:textId="77777777" w:rsidR="003701AE" w:rsidRDefault="003701AE" w:rsidP="00370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65707" id="_x0000_s1034" type="#_x0000_t202" style="position:absolute;margin-left:.3pt;margin-top:18.05pt;width:495.75pt;height:260.2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" fillcolor="white [3201]" strokeweight=".5pt">
                <v:textbox>
                  <w:txbxContent>
                    <w:p w14:paraId="665E6B2F" w14:textId="77777777" w:rsidR="003701AE" w:rsidRDefault="003701AE" w:rsidP="003701AE"/>
                  </w:txbxContent>
                </v:textbox>
              </v:shape>
            </w:pict>
          </mc:Fallback>
        </mc:AlternateContent>
      </w:r>
    </w:p>
    <w:sectPr w:rsidR="006C0D6E" w:rsidRPr="00C319B8" w:rsidSect="006E12FE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0" w:h="16840" w:code="9"/>
      <w:pgMar w:top="1418" w:right="1134" w:bottom="1134" w:left="1134" w:header="0" w:footer="0" w:gutter="0"/>
      <w:pgNumType w:start="1"/>
      <w:cols w:space="567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5D89" w14:textId="77777777" w:rsidR="00FF3349" w:rsidRDefault="00FF3349" w:rsidP="00D41211">
      <w:r>
        <w:separator/>
      </w:r>
    </w:p>
  </w:endnote>
  <w:endnote w:type="continuationSeparator" w:id="0">
    <w:p w14:paraId="709565BE" w14:textId="77777777" w:rsidR="00FF3349" w:rsidRDefault="00FF3349" w:rsidP="00D4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ibson">
    <w:altName w:val="Arial"/>
    <w:panose1 w:val="00000000000000000000"/>
    <w:charset w:val="00"/>
    <w:family w:val="modern"/>
    <w:notTrueType/>
    <w:pitch w:val="variable"/>
    <w:sig w:usb0="A000002F" w:usb1="5000004A" w:usb2="00000000" w:usb3="00000000" w:csb0="00000093" w:csb1="00000000"/>
  </w:font>
  <w:font w:name="Helvetica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E807" w14:textId="7501DE65" w:rsidR="000B3BDE" w:rsidRPr="00547F32" w:rsidRDefault="00547F32" w:rsidP="00547F32">
    <w:pPr>
      <w:pStyle w:val="Footer"/>
      <w:rPr>
        <w:rStyle w:val="PageNumber"/>
        <w:sz w:val="22"/>
      </w:rPr>
    </w:pPr>
    <w:r w:rsidRPr="00066CCF">
      <w:t xml:space="preserve">Page </w:t>
    </w:r>
    <w:r w:rsidRPr="00066CCF">
      <w:fldChar w:fldCharType="begin"/>
    </w:r>
    <w:r w:rsidRPr="00066CCF">
      <w:instrText xml:space="preserve"> PAGE   \* MERGEFORMAT </w:instrText>
    </w:r>
    <w:r w:rsidRPr="00066CCF">
      <w:fldChar w:fldCharType="separate"/>
    </w:r>
    <w:r>
      <w:t>1</w:t>
    </w:r>
    <w:r w:rsidRPr="00066CCF">
      <w:fldChar w:fldCharType="end"/>
    </w:r>
    <w:r w:rsidRPr="00066CCF">
      <w:t xml:space="preserve"> of </w:t>
    </w:r>
    <w:fldSimple w:instr="NUMPAGES   \* MERGEFORMAT">
      <w: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B6C9C" w14:textId="7DCD028C" w:rsidR="001A0AF6" w:rsidRPr="001A0AF6" w:rsidRDefault="001A0AF6" w:rsidP="001A0AF6">
    <w:pPr>
      <w:pStyle w:val="Footer"/>
      <w:rPr>
        <w:rStyle w:val="PageNumber"/>
        <w:sz w:val="22"/>
      </w:rPr>
    </w:pPr>
    <w:r w:rsidRPr="00066CCF">
      <w:t xml:space="preserve">Page </w:t>
    </w:r>
    <w:r w:rsidRPr="00066CCF">
      <w:fldChar w:fldCharType="begin"/>
    </w:r>
    <w:r w:rsidRPr="00066CCF">
      <w:instrText xml:space="preserve"> PAGE   \* MERGEFORMAT </w:instrText>
    </w:r>
    <w:r w:rsidRPr="00066CCF">
      <w:fldChar w:fldCharType="separate"/>
    </w:r>
    <w:r>
      <w:t>2</w:t>
    </w:r>
    <w:r w:rsidRPr="00066CCF">
      <w:fldChar w:fldCharType="end"/>
    </w:r>
    <w:r w:rsidRPr="00066CCF">
      <w:t xml:space="preserve"> of </w:t>
    </w:r>
    <w:fldSimple w:instr="NUMPAGES   \* MERGEFORMAT">
      <w: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C639" w14:textId="77777777" w:rsidR="00FF3349" w:rsidRDefault="00FF3349" w:rsidP="00D41211">
      <w:r>
        <w:separator/>
      </w:r>
    </w:p>
  </w:footnote>
  <w:footnote w:type="continuationSeparator" w:id="0">
    <w:p w14:paraId="44C7FC09" w14:textId="77777777" w:rsidR="00FF3349" w:rsidRDefault="00FF3349" w:rsidP="00D4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538B2" w14:textId="1C21C3F3" w:rsidR="002E32B1" w:rsidRDefault="002E32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527D0DE" wp14:editId="638494A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10292308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A2027" w14:textId="77777777" w:rsidR="002E32B1" w:rsidRPr="002E32B1" w:rsidRDefault="002E32B1" w:rsidP="002E32B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2E32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27D0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OFFICIAL" style="position:absolute;margin-left:0;margin-top:0;width:50.65pt;height:35.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" filled="f" stroked="f">
              <v:textbox style="mso-fit-shape-to-text:t" inset="0,15pt,0,0">
                <w:txbxContent>
                  <w:p w14:paraId="759A2027" w14:textId="77777777" w:rsidR="002E32B1" w:rsidRPr="002E32B1" w:rsidRDefault="002E32B1" w:rsidP="002E32B1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2E32B1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C001" w14:textId="6DC171B2" w:rsidR="000F085D" w:rsidRPr="008C68A9" w:rsidRDefault="002E32B1" w:rsidP="00843F8C">
    <w:pPr>
      <w:pStyle w:val="Header"/>
      <w:spacing w:before="640"/>
      <w:rPr>
        <w:rStyle w:val="Bold"/>
        <w:rFonts w:ascii="Arial" w:hAnsi="Arial" w:cs="Arial"/>
        <w:b w:val="0"/>
        <w:bCs w:val="0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0470FB2" wp14:editId="713221BD">
              <wp:simplePos x="719386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594910560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C9504B" w14:textId="77777777" w:rsidR="002E32B1" w:rsidRPr="002E32B1" w:rsidRDefault="002E32B1" w:rsidP="002E32B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2E32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70F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OFFICIAL" style="position:absolute;margin-left:0;margin-top:0;width:50.65pt;height:35.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" filled="f" stroked="f">
              <v:textbox style="mso-fit-shape-to-text:t" inset="0,15pt,0,0">
                <w:txbxContent>
                  <w:p w14:paraId="3BC9504B" w14:textId="77777777" w:rsidR="002E32B1" w:rsidRPr="002E32B1" w:rsidRDefault="002E32B1" w:rsidP="002E32B1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2E32B1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5E55">
      <w:rPr>
        <w:rStyle w:val="Bold"/>
        <w:rFonts w:ascii="Arial" w:hAnsi="Arial" w:cs="Arial"/>
        <w:b w:val="0"/>
        <w:bCs w:val="0"/>
      </w:rPr>
      <w:t>Disability Services Commission Board</w:t>
    </w:r>
    <w:r w:rsidR="00F074A2">
      <w:rPr>
        <w:rStyle w:val="Bold"/>
        <w:rFonts w:ascii="Arial" w:hAnsi="Arial" w:cs="Arial"/>
        <w:b w:val="0"/>
        <w:bCs w:val="0"/>
      </w:rPr>
      <w:tab/>
    </w:r>
    <w:r w:rsidR="00F074A2">
      <w:rPr>
        <w:rStyle w:val="Bold"/>
        <w:rFonts w:ascii="Arial" w:hAnsi="Arial" w:cs="Arial"/>
        <w:b w:val="0"/>
        <w:bCs w:val="0"/>
      </w:rPr>
      <w:tab/>
    </w:r>
    <w:r w:rsidR="00F074A2">
      <w:rPr>
        <w:rStyle w:val="Bold"/>
        <w:rFonts w:ascii="Arial" w:hAnsi="Arial" w:cs="Arial"/>
        <w:b w:val="0"/>
        <w:bCs w:val="0"/>
      </w:rPr>
      <w:tab/>
    </w:r>
    <w:r w:rsidR="00F074A2">
      <w:rPr>
        <w:rStyle w:val="Bold"/>
        <w:rFonts w:ascii="Arial" w:hAnsi="Arial" w:cs="Arial"/>
        <w:b w:val="0"/>
        <w:bCs w:val="0"/>
      </w:rPr>
      <w:tab/>
    </w:r>
    <w:r w:rsidR="00F074A2">
      <w:rPr>
        <w:rStyle w:val="Bold"/>
        <w:rFonts w:ascii="Arial" w:hAnsi="Arial" w:cs="Arial"/>
        <w:b w:val="0"/>
        <w:bCs w:val="0"/>
      </w:rPr>
      <w:tab/>
    </w:r>
    <w:r w:rsidR="00F074A2">
      <w:rPr>
        <w:rStyle w:val="Bold"/>
        <w:rFonts w:ascii="Arial" w:hAnsi="Arial" w:cs="Arial"/>
        <w:b w:val="0"/>
        <w:bCs w:val="0"/>
      </w:rPr>
      <w:tab/>
    </w:r>
    <w:r w:rsidR="6868FE18">
      <w:rPr>
        <w:rStyle w:val="Bold"/>
        <w:rFonts w:ascii="Arial" w:hAnsi="Arial" w:cs="Arial"/>
        <w:b w:val="0"/>
        <w:bCs w:val="0"/>
      </w:rPr>
      <w:t>Application form</w:t>
    </w:r>
  </w:p>
  <w:p w14:paraId="30FADCAD" w14:textId="77777777" w:rsidR="000F085D" w:rsidRPr="00455F4B" w:rsidRDefault="00000000" w:rsidP="00843F8C">
    <w:pPr>
      <w:pStyle w:val="HeaderLine"/>
      <w:spacing w:after="280"/>
    </w:pPr>
    <w:r>
      <w:rPr>
        <w:rStyle w:val="Bold"/>
        <w:rFonts w:ascii="Arial" w:hAnsi="Arial" w:cs="Arial"/>
        <w:b w:val="0"/>
        <w:bCs w:val="0"/>
      </w:rPr>
      <w:pict w14:anchorId="2B453617">
        <v:rect id="_x0000_i1025" style="width:481.6pt;height:4.5pt" o:hrstd="t" o:hrnoshade="t" o:hr="t" fillcolor="#9b9b9d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2592" w14:textId="6755BFA3" w:rsidR="001A0AF6" w:rsidRDefault="002E32B1" w:rsidP="001A0AF6">
    <w:pPr>
      <w:pStyle w:val="nospace"/>
      <w:ind w:left="-1134"/>
    </w:pPr>
    <w:r>
      <w:rPr>
        <w:noProof/>
        <w:lang w:eastAsia="en-A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38CF86" wp14:editId="337DFFE1">
              <wp:simplePos x="719386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72306820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2F81A0" w14:textId="77777777" w:rsidR="002E32B1" w:rsidRPr="002E32B1" w:rsidRDefault="002E32B1" w:rsidP="002E32B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2E32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8CF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OFFICIAL" style="position:absolute;left:0;text-align:left;margin-left:0;margin-top:0;width:50.65pt;height:35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" filled="f" stroked="f">
              <v:textbox style="mso-fit-shape-to-text:t" inset="0,15pt,0,0">
                <w:txbxContent>
                  <w:p w14:paraId="452F81A0" w14:textId="77777777" w:rsidR="002E32B1" w:rsidRPr="002E32B1" w:rsidRDefault="002E32B1" w:rsidP="002E32B1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2E32B1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A0AF6">
      <w:rPr>
        <w:noProof/>
        <w:lang w:eastAsia="en-AU"/>
      </w:rPr>
      <w:drawing>
        <wp:inline distT="0" distB="0" distL="0" distR="0" wp14:anchorId="03CE170F" wp14:editId="14575665">
          <wp:extent cx="7551993" cy="1438475"/>
          <wp:effectExtent l="0" t="0" r="0" b="9525"/>
          <wp:docPr id="488352430" name="Picture 488352430" descr="Government of Western Australia Department of Communitie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 descr="Government of Western Australia Department of Communitie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1993" cy="143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6A3CF7" w14:textId="77777777" w:rsidR="006E12FE" w:rsidRPr="001A0AF6" w:rsidRDefault="006E12FE" w:rsidP="001A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DB6E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5DA86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1049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03E7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22C2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DC24D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DB4A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A011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9E52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634C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1C4F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EC3FED"/>
    <w:multiLevelType w:val="hybridMultilevel"/>
    <w:tmpl w:val="75302EC8"/>
    <w:lvl w:ilvl="0" w:tplc="A964E3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B677D"/>
    <w:multiLevelType w:val="hybridMultilevel"/>
    <w:tmpl w:val="041E5638"/>
    <w:lvl w:ilvl="0" w:tplc="F4D8AD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DB5FB1"/>
    <w:multiLevelType w:val="hybridMultilevel"/>
    <w:tmpl w:val="A418B7C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470593"/>
    <w:multiLevelType w:val="multilevel"/>
    <w:tmpl w:val="A1A244E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12046"/>
    <w:multiLevelType w:val="multilevel"/>
    <w:tmpl w:val="688E9FD6"/>
    <w:lvl w:ilvl="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B69F8"/>
    <w:multiLevelType w:val="hybridMultilevel"/>
    <w:tmpl w:val="288AB1D4"/>
    <w:lvl w:ilvl="0" w:tplc="C38C74E4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F3434"/>
    <w:multiLevelType w:val="multilevel"/>
    <w:tmpl w:val="1076D35A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ascii="Helvetica" w:hAnsi="Helvetica" w:cstheme="minorHAns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8" w15:restartNumberingAfterBreak="0">
    <w:nsid w:val="2B6870CD"/>
    <w:multiLevelType w:val="hybridMultilevel"/>
    <w:tmpl w:val="5C4E85C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F1770"/>
    <w:multiLevelType w:val="multilevel"/>
    <w:tmpl w:val="A08A7F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EC16DC0"/>
    <w:multiLevelType w:val="hybridMultilevel"/>
    <w:tmpl w:val="48B4B920"/>
    <w:lvl w:ilvl="0" w:tplc="6BF6428C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62F6C"/>
    <w:multiLevelType w:val="hybridMultilevel"/>
    <w:tmpl w:val="FFFFFFFF"/>
    <w:lvl w:ilvl="0" w:tplc="DC44B6D8">
      <w:start w:val="1"/>
      <w:numFmt w:val="decimal"/>
      <w:lvlText w:val="%1."/>
      <w:lvlJc w:val="left"/>
      <w:pPr>
        <w:ind w:left="720" w:hanging="360"/>
      </w:pPr>
    </w:lvl>
    <w:lvl w:ilvl="1" w:tplc="12D84ADC">
      <w:start w:val="1"/>
      <w:numFmt w:val="lowerLetter"/>
      <w:lvlText w:val="%2."/>
      <w:lvlJc w:val="left"/>
      <w:pPr>
        <w:ind w:left="1440" w:hanging="360"/>
      </w:pPr>
    </w:lvl>
    <w:lvl w:ilvl="2" w:tplc="6A42C58A">
      <w:start w:val="1"/>
      <w:numFmt w:val="lowerRoman"/>
      <w:lvlText w:val="%3."/>
      <w:lvlJc w:val="right"/>
      <w:pPr>
        <w:ind w:left="2160" w:hanging="180"/>
      </w:pPr>
    </w:lvl>
    <w:lvl w:ilvl="3" w:tplc="D01418C4">
      <w:start w:val="1"/>
      <w:numFmt w:val="decimal"/>
      <w:lvlText w:val="%4."/>
      <w:lvlJc w:val="left"/>
      <w:pPr>
        <w:ind w:left="2880" w:hanging="360"/>
      </w:pPr>
    </w:lvl>
    <w:lvl w:ilvl="4" w:tplc="692AFB98">
      <w:start w:val="1"/>
      <w:numFmt w:val="lowerLetter"/>
      <w:lvlText w:val="%5."/>
      <w:lvlJc w:val="left"/>
      <w:pPr>
        <w:ind w:left="3600" w:hanging="360"/>
      </w:pPr>
    </w:lvl>
    <w:lvl w:ilvl="5" w:tplc="7C927580">
      <w:start w:val="1"/>
      <w:numFmt w:val="lowerRoman"/>
      <w:lvlText w:val="%6."/>
      <w:lvlJc w:val="right"/>
      <w:pPr>
        <w:ind w:left="4320" w:hanging="180"/>
      </w:pPr>
    </w:lvl>
    <w:lvl w:ilvl="6" w:tplc="4C22065C">
      <w:start w:val="1"/>
      <w:numFmt w:val="decimal"/>
      <w:lvlText w:val="%7."/>
      <w:lvlJc w:val="left"/>
      <w:pPr>
        <w:ind w:left="5040" w:hanging="360"/>
      </w:pPr>
    </w:lvl>
    <w:lvl w:ilvl="7" w:tplc="38D807A4">
      <w:start w:val="1"/>
      <w:numFmt w:val="lowerLetter"/>
      <w:lvlText w:val="%8."/>
      <w:lvlJc w:val="left"/>
      <w:pPr>
        <w:ind w:left="5760" w:hanging="360"/>
      </w:pPr>
    </w:lvl>
    <w:lvl w:ilvl="8" w:tplc="9A9C002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9A3CB"/>
    <w:multiLevelType w:val="hybridMultilevel"/>
    <w:tmpl w:val="FFFFFFFF"/>
    <w:lvl w:ilvl="0" w:tplc="AA586D1C">
      <w:start w:val="1"/>
      <w:numFmt w:val="decimal"/>
      <w:lvlText w:val="%1."/>
      <w:lvlJc w:val="left"/>
      <w:pPr>
        <w:ind w:left="720" w:hanging="360"/>
      </w:pPr>
    </w:lvl>
    <w:lvl w:ilvl="1" w:tplc="69B47C3A">
      <w:start w:val="1"/>
      <w:numFmt w:val="lowerLetter"/>
      <w:lvlText w:val="%2."/>
      <w:lvlJc w:val="left"/>
      <w:pPr>
        <w:ind w:left="1440" w:hanging="360"/>
      </w:pPr>
    </w:lvl>
    <w:lvl w:ilvl="2" w:tplc="59F0A9B6">
      <w:start w:val="1"/>
      <w:numFmt w:val="lowerRoman"/>
      <w:lvlText w:val="%3."/>
      <w:lvlJc w:val="right"/>
      <w:pPr>
        <w:ind w:left="2160" w:hanging="180"/>
      </w:pPr>
    </w:lvl>
    <w:lvl w:ilvl="3" w:tplc="19809466">
      <w:start w:val="1"/>
      <w:numFmt w:val="decimal"/>
      <w:lvlText w:val="%4."/>
      <w:lvlJc w:val="left"/>
      <w:pPr>
        <w:ind w:left="2880" w:hanging="360"/>
      </w:pPr>
    </w:lvl>
    <w:lvl w:ilvl="4" w:tplc="B19AEA9C">
      <w:start w:val="1"/>
      <w:numFmt w:val="lowerLetter"/>
      <w:lvlText w:val="%5."/>
      <w:lvlJc w:val="left"/>
      <w:pPr>
        <w:ind w:left="3600" w:hanging="360"/>
      </w:pPr>
    </w:lvl>
    <w:lvl w:ilvl="5" w:tplc="128A94CC">
      <w:start w:val="1"/>
      <w:numFmt w:val="lowerRoman"/>
      <w:lvlText w:val="%6."/>
      <w:lvlJc w:val="right"/>
      <w:pPr>
        <w:ind w:left="4320" w:hanging="180"/>
      </w:pPr>
    </w:lvl>
    <w:lvl w:ilvl="6" w:tplc="F6466EAA">
      <w:start w:val="1"/>
      <w:numFmt w:val="decimal"/>
      <w:lvlText w:val="%7."/>
      <w:lvlJc w:val="left"/>
      <w:pPr>
        <w:ind w:left="5040" w:hanging="360"/>
      </w:pPr>
    </w:lvl>
    <w:lvl w:ilvl="7" w:tplc="CE8A2266">
      <w:start w:val="1"/>
      <w:numFmt w:val="lowerLetter"/>
      <w:lvlText w:val="%8."/>
      <w:lvlJc w:val="left"/>
      <w:pPr>
        <w:ind w:left="5760" w:hanging="360"/>
      </w:pPr>
    </w:lvl>
    <w:lvl w:ilvl="8" w:tplc="139CC8B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D4B5A"/>
    <w:multiLevelType w:val="multilevel"/>
    <w:tmpl w:val="F79EF03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B43B4D"/>
    <w:multiLevelType w:val="multilevel"/>
    <w:tmpl w:val="0A8E2AC0"/>
    <w:lvl w:ilvl="0">
      <w:start w:val="1"/>
      <w:numFmt w:val="decimal"/>
      <w:pStyle w:val="ListParagraph"/>
      <w:lvlText w:val="%1."/>
      <w:lvlJc w:val="left"/>
      <w:pPr>
        <w:ind w:left="454" w:hanging="454"/>
      </w:pPr>
      <w:rPr>
        <w:b w:val="0"/>
        <w:bCs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362" w:hanging="22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25" w15:restartNumberingAfterBreak="0">
    <w:nsid w:val="402922E1"/>
    <w:multiLevelType w:val="multilevel"/>
    <w:tmpl w:val="A3E03160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6" w15:restartNumberingAfterBreak="0">
    <w:nsid w:val="44E66F71"/>
    <w:multiLevelType w:val="hybridMultilevel"/>
    <w:tmpl w:val="38DE1C4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7883D19"/>
    <w:multiLevelType w:val="hybridMultilevel"/>
    <w:tmpl w:val="EDEAEBE4"/>
    <w:lvl w:ilvl="0" w:tplc="C9E6100C">
      <w:start w:val="1"/>
      <w:numFmt w:val="bullet"/>
      <w:pStyle w:val="Bullet2"/>
      <w:lvlText w:val="o"/>
      <w:lvlJc w:val="left"/>
      <w:pPr>
        <w:ind w:left="1211" w:hanging="360"/>
      </w:pPr>
      <w:rPr>
        <w:rFonts w:ascii="Courier New" w:hAnsi="Courier New" w:cs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 w15:restartNumberingAfterBreak="0">
    <w:nsid w:val="57C433C1"/>
    <w:multiLevelType w:val="hybridMultilevel"/>
    <w:tmpl w:val="3FFC322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D210D81"/>
    <w:multiLevelType w:val="hybridMultilevel"/>
    <w:tmpl w:val="688E9FD6"/>
    <w:lvl w:ilvl="0" w:tplc="85E2B87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75CC4"/>
    <w:multiLevelType w:val="hybridMultilevel"/>
    <w:tmpl w:val="723CD442"/>
    <w:lvl w:ilvl="0" w:tplc="0C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31" w15:restartNumberingAfterBreak="0">
    <w:nsid w:val="63E46474"/>
    <w:multiLevelType w:val="hybridMultilevel"/>
    <w:tmpl w:val="079EB00A"/>
    <w:lvl w:ilvl="0" w:tplc="EAD0AB52">
      <w:start w:val="1"/>
      <w:numFmt w:val="bullet"/>
      <w:lvlText w:val="»"/>
      <w:lvlJc w:val="left"/>
      <w:pPr>
        <w:tabs>
          <w:tab w:val="num" w:pos="850"/>
        </w:tabs>
        <w:ind w:left="850" w:hanging="283"/>
      </w:pPr>
      <w:rPr>
        <w:rFonts w:ascii="Gibson" w:hAnsi="Gibso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93FCB"/>
    <w:multiLevelType w:val="hybridMultilevel"/>
    <w:tmpl w:val="F3025912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DEA74C2"/>
    <w:multiLevelType w:val="multilevel"/>
    <w:tmpl w:val="AF54DAA4"/>
    <w:styleLink w:val="Style1"/>
    <w:lvl w:ilvl="0">
      <w:start w:val="1"/>
      <w:numFmt w:val="none"/>
      <w:lvlText w:val="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4" w15:restartNumberingAfterBreak="0">
    <w:nsid w:val="7486133F"/>
    <w:multiLevelType w:val="multilevel"/>
    <w:tmpl w:val="48B4B92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355EF"/>
    <w:multiLevelType w:val="hybridMultilevel"/>
    <w:tmpl w:val="29CA8F3E"/>
    <w:lvl w:ilvl="0" w:tplc="C9BA8B5C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8E655F8"/>
    <w:multiLevelType w:val="hybridMultilevel"/>
    <w:tmpl w:val="D966BEDE"/>
    <w:lvl w:ilvl="0" w:tplc="C0C62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F45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0803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32FB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6C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38BD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1649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0C6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229B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40B6A"/>
    <w:multiLevelType w:val="hybridMultilevel"/>
    <w:tmpl w:val="626E9C30"/>
    <w:lvl w:ilvl="0" w:tplc="8D461FCE">
      <w:start w:val="1"/>
      <w:numFmt w:val="lowerLetter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DA275C8"/>
    <w:multiLevelType w:val="multilevel"/>
    <w:tmpl w:val="40E04A2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C1B51"/>
    <w:multiLevelType w:val="hybridMultilevel"/>
    <w:tmpl w:val="6E867E5E"/>
    <w:lvl w:ilvl="0" w:tplc="6610F50C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6A5DBF"/>
    <w:multiLevelType w:val="hybridMultilevel"/>
    <w:tmpl w:val="8016506C"/>
    <w:lvl w:ilvl="0" w:tplc="D80E2C26">
      <w:start w:val="1"/>
      <w:numFmt w:val="decimal"/>
      <w:lvlText w:val="%1."/>
      <w:lvlJc w:val="left"/>
      <w:pPr>
        <w:ind w:left="786" w:hanging="360"/>
      </w:p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48060211">
    <w:abstractNumId w:val="27"/>
  </w:num>
  <w:num w:numId="2" w16cid:durableId="1573353537">
    <w:abstractNumId w:val="24"/>
  </w:num>
  <w:num w:numId="3" w16cid:durableId="215162710">
    <w:abstractNumId w:val="25"/>
  </w:num>
  <w:num w:numId="4" w16cid:durableId="1370060049">
    <w:abstractNumId w:val="32"/>
  </w:num>
  <w:num w:numId="5" w16cid:durableId="1185288533">
    <w:abstractNumId w:val="22"/>
  </w:num>
  <w:num w:numId="6" w16cid:durableId="1088891610">
    <w:abstractNumId w:val="21"/>
  </w:num>
  <w:num w:numId="7" w16cid:durableId="1322856973">
    <w:abstractNumId w:val="36"/>
  </w:num>
  <w:num w:numId="8" w16cid:durableId="1206454609">
    <w:abstractNumId w:val="20"/>
  </w:num>
  <w:num w:numId="9" w16cid:durableId="1151874538">
    <w:abstractNumId w:val="16"/>
  </w:num>
  <w:num w:numId="10" w16cid:durableId="1313679403">
    <w:abstractNumId w:val="0"/>
  </w:num>
  <w:num w:numId="11" w16cid:durableId="564029544">
    <w:abstractNumId w:val="29"/>
  </w:num>
  <w:num w:numId="12" w16cid:durableId="1239631920">
    <w:abstractNumId w:val="34"/>
  </w:num>
  <w:num w:numId="13" w16cid:durableId="1189179592">
    <w:abstractNumId w:val="11"/>
  </w:num>
  <w:num w:numId="14" w16cid:durableId="1285233299">
    <w:abstractNumId w:val="38"/>
  </w:num>
  <w:num w:numId="15" w16cid:durableId="1185561344">
    <w:abstractNumId w:val="14"/>
  </w:num>
  <w:num w:numId="16" w16cid:durableId="1576087397">
    <w:abstractNumId w:val="23"/>
  </w:num>
  <w:num w:numId="17" w16cid:durableId="1586258078">
    <w:abstractNumId w:val="39"/>
  </w:num>
  <w:num w:numId="18" w16cid:durableId="2099675021">
    <w:abstractNumId w:val="15"/>
  </w:num>
  <w:num w:numId="19" w16cid:durableId="373651920">
    <w:abstractNumId w:val="31"/>
  </w:num>
  <w:num w:numId="20" w16cid:durableId="20597210">
    <w:abstractNumId w:val="10"/>
  </w:num>
  <w:num w:numId="21" w16cid:durableId="234319680">
    <w:abstractNumId w:val="8"/>
  </w:num>
  <w:num w:numId="22" w16cid:durableId="1573853569">
    <w:abstractNumId w:val="7"/>
  </w:num>
  <w:num w:numId="23" w16cid:durableId="2016371529">
    <w:abstractNumId w:val="6"/>
  </w:num>
  <w:num w:numId="24" w16cid:durableId="1117674226">
    <w:abstractNumId w:val="5"/>
  </w:num>
  <w:num w:numId="25" w16cid:durableId="1281064927">
    <w:abstractNumId w:val="9"/>
  </w:num>
  <w:num w:numId="26" w16cid:durableId="1403722321">
    <w:abstractNumId w:val="4"/>
  </w:num>
  <w:num w:numId="27" w16cid:durableId="950893109">
    <w:abstractNumId w:val="3"/>
  </w:num>
  <w:num w:numId="28" w16cid:durableId="1061561511">
    <w:abstractNumId w:val="2"/>
  </w:num>
  <w:num w:numId="29" w16cid:durableId="587465207">
    <w:abstractNumId w:val="1"/>
  </w:num>
  <w:num w:numId="30" w16cid:durableId="1288776405">
    <w:abstractNumId w:val="17"/>
  </w:num>
  <w:num w:numId="31" w16cid:durableId="530993206">
    <w:abstractNumId w:val="19"/>
  </w:num>
  <w:num w:numId="32" w16cid:durableId="1026491030">
    <w:abstractNumId w:val="12"/>
  </w:num>
  <w:num w:numId="33" w16cid:durableId="1188981911">
    <w:abstractNumId w:val="30"/>
  </w:num>
  <w:num w:numId="34" w16cid:durableId="1973824143">
    <w:abstractNumId w:val="28"/>
  </w:num>
  <w:num w:numId="35" w16cid:durableId="1458833144">
    <w:abstractNumId w:val="13"/>
  </w:num>
  <w:num w:numId="36" w16cid:durableId="12688483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1036724">
    <w:abstractNumId w:val="18"/>
  </w:num>
  <w:num w:numId="38" w16cid:durableId="614945806">
    <w:abstractNumId w:val="35"/>
  </w:num>
  <w:num w:numId="39" w16cid:durableId="1610551048">
    <w:abstractNumId w:val="40"/>
  </w:num>
  <w:num w:numId="40" w16cid:durableId="1031958256">
    <w:abstractNumId w:val="37"/>
  </w:num>
  <w:num w:numId="41" w16cid:durableId="1869441605">
    <w:abstractNumId w:val="33"/>
  </w:num>
  <w:num w:numId="42" w16cid:durableId="12138124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18366008">
    <w:abstractNumId w:val="24"/>
  </w:num>
  <w:num w:numId="44" w16cid:durableId="5200542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proofState w:spelling="clean" w:grammar="clean"/>
  <w:attachedTemplate r:id="rId1"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299"/>
    <w:rsid w:val="00015EC0"/>
    <w:rsid w:val="000214AD"/>
    <w:rsid w:val="00022D02"/>
    <w:rsid w:val="00025F3F"/>
    <w:rsid w:val="000338B3"/>
    <w:rsid w:val="00034CE5"/>
    <w:rsid w:val="000407AA"/>
    <w:rsid w:val="00044DBF"/>
    <w:rsid w:val="00046A87"/>
    <w:rsid w:val="000476FF"/>
    <w:rsid w:val="00047DD6"/>
    <w:rsid w:val="0005696C"/>
    <w:rsid w:val="00060292"/>
    <w:rsid w:val="00061E0C"/>
    <w:rsid w:val="00063F98"/>
    <w:rsid w:val="00064337"/>
    <w:rsid w:val="0006459B"/>
    <w:rsid w:val="00065542"/>
    <w:rsid w:val="00065BD4"/>
    <w:rsid w:val="00066747"/>
    <w:rsid w:val="00066CCF"/>
    <w:rsid w:val="00067CFC"/>
    <w:rsid w:val="00075D15"/>
    <w:rsid w:val="00075F81"/>
    <w:rsid w:val="00083942"/>
    <w:rsid w:val="00092952"/>
    <w:rsid w:val="000B0CA8"/>
    <w:rsid w:val="000B1741"/>
    <w:rsid w:val="000B3BDE"/>
    <w:rsid w:val="000B5EC4"/>
    <w:rsid w:val="000C3C4E"/>
    <w:rsid w:val="000C40FD"/>
    <w:rsid w:val="000C45FC"/>
    <w:rsid w:val="000C6EFA"/>
    <w:rsid w:val="000E2F42"/>
    <w:rsid w:val="000E39B6"/>
    <w:rsid w:val="000F085D"/>
    <w:rsid w:val="000F68F4"/>
    <w:rsid w:val="001026EF"/>
    <w:rsid w:val="0010445F"/>
    <w:rsid w:val="00111D6C"/>
    <w:rsid w:val="00113476"/>
    <w:rsid w:val="00113ABF"/>
    <w:rsid w:val="001168AD"/>
    <w:rsid w:val="00116BBF"/>
    <w:rsid w:val="001221FC"/>
    <w:rsid w:val="00123E91"/>
    <w:rsid w:val="001265E4"/>
    <w:rsid w:val="00127199"/>
    <w:rsid w:val="00130FE2"/>
    <w:rsid w:val="0013246B"/>
    <w:rsid w:val="00132FCA"/>
    <w:rsid w:val="00144C2C"/>
    <w:rsid w:val="001510AB"/>
    <w:rsid w:val="0015261A"/>
    <w:rsid w:val="00155EAD"/>
    <w:rsid w:val="001644FE"/>
    <w:rsid w:val="001649B0"/>
    <w:rsid w:val="00167608"/>
    <w:rsid w:val="00170CC9"/>
    <w:rsid w:val="00171BE1"/>
    <w:rsid w:val="00182017"/>
    <w:rsid w:val="00182E8A"/>
    <w:rsid w:val="00186E48"/>
    <w:rsid w:val="00193C1C"/>
    <w:rsid w:val="001960EE"/>
    <w:rsid w:val="00196476"/>
    <w:rsid w:val="001A0AF6"/>
    <w:rsid w:val="001A26B1"/>
    <w:rsid w:val="001A3B37"/>
    <w:rsid w:val="001A5FFE"/>
    <w:rsid w:val="001A7E88"/>
    <w:rsid w:val="001B4C4E"/>
    <w:rsid w:val="001E0EF3"/>
    <w:rsid w:val="001E7BE4"/>
    <w:rsid w:val="00200967"/>
    <w:rsid w:val="0020481B"/>
    <w:rsid w:val="00205FE3"/>
    <w:rsid w:val="002063F4"/>
    <w:rsid w:val="00206A9F"/>
    <w:rsid w:val="0021453F"/>
    <w:rsid w:val="002239F1"/>
    <w:rsid w:val="002239F5"/>
    <w:rsid w:val="00231A11"/>
    <w:rsid w:val="00231ED7"/>
    <w:rsid w:val="002339C7"/>
    <w:rsid w:val="00234678"/>
    <w:rsid w:val="00235FFE"/>
    <w:rsid w:val="00236587"/>
    <w:rsid w:val="00240916"/>
    <w:rsid w:val="00240EE5"/>
    <w:rsid w:val="00244048"/>
    <w:rsid w:val="002455F2"/>
    <w:rsid w:val="00250A02"/>
    <w:rsid w:val="002540B7"/>
    <w:rsid w:val="002545BD"/>
    <w:rsid w:val="00255EAB"/>
    <w:rsid w:val="0025755F"/>
    <w:rsid w:val="00266868"/>
    <w:rsid w:val="00267633"/>
    <w:rsid w:val="00272862"/>
    <w:rsid w:val="00272CF1"/>
    <w:rsid w:val="00273975"/>
    <w:rsid w:val="00273B7A"/>
    <w:rsid w:val="0027419D"/>
    <w:rsid w:val="00274526"/>
    <w:rsid w:val="00276A09"/>
    <w:rsid w:val="00276DC9"/>
    <w:rsid w:val="00277361"/>
    <w:rsid w:val="00277DC6"/>
    <w:rsid w:val="00280D8D"/>
    <w:rsid w:val="0028139C"/>
    <w:rsid w:val="00281683"/>
    <w:rsid w:val="00284899"/>
    <w:rsid w:val="00290BD2"/>
    <w:rsid w:val="002923A4"/>
    <w:rsid w:val="00292F2B"/>
    <w:rsid w:val="00292F53"/>
    <w:rsid w:val="00294B93"/>
    <w:rsid w:val="00297DAD"/>
    <w:rsid w:val="002A16F0"/>
    <w:rsid w:val="002A2286"/>
    <w:rsid w:val="002A3173"/>
    <w:rsid w:val="002A78A1"/>
    <w:rsid w:val="002B1DC0"/>
    <w:rsid w:val="002C6CB1"/>
    <w:rsid w:val="002D3296"/>
    <w:rsid w:val="002D50F7"/>
    <w:rsid w:val="002D57C3"/>
    <w:rsid w:val="002D6AD0"/>
    <w:rsid w:val="002D7DA2"/>
    <w:rsid w:val="002E2C1E"/>
    <w:rsid w:val="002E32B1"/>
    <w:rsid w:val="003001AD"/>
    <w:rsid w:val="003033A1"/>
    <w:rsid w:val="0030563B"/>
    <w:rsid w:val="00306AFD"/>
    <w:rsid w:val="0031238A"/>
    <w:rsid w:val="00313D29"/>
    <w:rsid w:val="00314A45"/>
    <w:rsid w:val="00315E62"/>
    <w:rsid w:val="00320C12"/>
    <w:rsid w:val="00321D5E"/>
    <w:rsid w:val="00335A81"/>
    <w:rsid w:val="003440BD"/>
    <w:rsid w:val="00350EA2"/>
    <w:rsid w:val="00353B45"/>
    <w:rsid w:val="0035567E"/>
    <w:rsid w:val="00356466"/>
    <w:rsid w:val="00361A96"/>
    <w:rsid w:val="00364478"/>
    <w:rsid w:val="00367FD9"/>
    <w:rsid w:val="003701AE"/>
    <w:rsid w:val="00374E81"/>
    <w:rsid w:val="003775E4"/>
    <w:rsid w:val="00383CAD"/>
    <w:rsid w:val="00387D98"/>
    <w:rsid w:val="00391022"/>
    <w:rsid w:val="003934F8"/>
    <w:rsid w:val="00395A21"/>
    <w:rsid w:val="003A77CE"/>
    <w:rsid w:val="003B3D56"/>
    <w:rsid w:val="003B7929"/>
    <w:rsid w:val="003C6849"/>
    <w:rsid w:val="003D2FD8"/>
    <w:rsid w:val="003D5381"/>
    <w:rsid w:val="003F3CB0"/>
    <w:rsid w:val="003F3D65"/>
    <w:rsid w:val="00401D09"/>
    <w:rsid w:val="0040203A"/>
    <w:rsid w:val="0040506B"/>
    <w:rsid w:val="0041092E"/>
    <w:rsid w:val="00410A26"/>
    <w:rsid w:val="004238BC"/>
    <w:rsid w:val="004255F7"/>
    <w:rsid w:val="00431519"/>
    <w:rsid w:val="00432292"/>
    <w:rsid w:val="00435F42"/>
    <w:rsid w:val="00450400"/>
    <w:rsid w:val="00451D26"/>
    <w:rsid w:val="00455F4B"/>
    <w:rsid w:val="00465381"/>
    <w:rsid w:val="00465A9C"/>
    <w:rsid w:val="00473FC0"/>
    <w:rsid w:val="00476D68"/>
    <w:rsid w:val="00486F21"/>
    <w:rsid w:val="0049024F"/>
    <w:rsid w:val="00490701"/>
    <w:rsid w:val="00490918"/>
    <w:rsid w:val="00490E41"/>
    <w:rsid w:val="004935A2"/>
    <w:rsid w:val="00496F6B"/>
    <w:rsid w:val="004A082D"/>
    <w:rsid w:val="004A2F3A"/>
    <w:rsid w:val="004A3317"/>
    <w:rsid w:val="004A4094"/>
    <w:rsid w:val="004A4D10"/>
    <w:rsid w:val="004A6D94"/>
    <w:rsid w:val="004A7973"/>
    <w:rsid w:val="004C2016"/>
    <w:rsid w:val="004C3C00"/>
    <w:rsid w:val="004C458C"/>
    <w:rsid w:val="004D0771"/>
    <w:rsid w:val="004D1642"/>
    <w:rsid w:val="004D546B"/>
    <w:rsid w:val="004D7988"/>
    <w:rsid w:val="004E2BC9"/>
    <w:rsid w:val="004E4711"/>
    <w:rsid w:val="004E6F56"/>
    <w:rsid w:val="004F27B9"/>
    <w:rsid w:val="004F2E01"/>
    <w:rsid w:val="004F7C01"/>
    <w:rsid w:val="0051165B"/>
    <w:rsid w:val="00512C91"/>
    <w:rsid w:val="0051350A"/>
    <w:rsid w:val="00530C64"/>
    <w:rsid w:val="00540C33"/>
    <w:rsid w:val="0054188B"/>
    <w:rsid w:val="00542208"/>
    <w:rsid w:val="005463CC"/>
    <w:rsid w:val="00547F32"/>
    <w:rsid w:val="005616AE"/>
    <w:rsid w:val="005630C6"/>
    <w:rsid w:val="005642AE"/>
    <w:rsid w:val="00565A50"/>
    <w:rsid w:val="00573FA5"/>
    <w:rsid w:val="00575F62"/>
    <w:rsid w:val="00584A89"/>
    <w:rsid w:val="00586723"/>
    <w:rsid w:val="00586F33"/>
    <w:rsid w:val="005A342E"/>
    <w:rsid w:val="005A4BB7"/>
    <w:rsid w:val="005B0C0E"/>
    <w:rsid w:val="005B21C1"/>
    <w:rsid w:val="005C7461"/>
    <w:rsid w:val="005D0F9B"/>
    <w:rsid w:val="005D3849"/>
    <w:rsid w:val="005D4D30"/>
    <w:rsid w:val="005D65D3"/>
    <w:rsid w:val="005D69C2"/>
    <w:rsid w:val="005E104A"/>
    <w:rsid w:val="005E3780"/>
    <w:rsid w:val="005E6C72"/>
    <w:rsid w:val="005E7A69"/>
    <w:rsid w:val="005F035C"/>
    <w:rsid w:val="005F46C1"/>
    <w:rsid w:val="006122F8"/>
    <w:rsid w:val="00612F7B"/>
    <w:rsid w:val="006147C4"/>
    <w:rsid w:val="00616857"/>
    <w:rsid w:val="00617DEA"/>
    <w:rsid w:val="00625DC2"/>
    <w:rsid w:val="006340A9"/>
    <w:rsid w:val="006359FC"/>
    <w:rsid w:val="00637671"/>
    <w:rsid w:val="006474AE"/>
    <w:rsid w:val="00653107"/>
    <w:rsid w:val="0065314A"/>
    <w:rsid w:val="00657644"/>
    <w:rsid w:val="00664B53"/>
    <w:rsid w:val="006709A3"/>
    <w:rsid w:val="00675E8A"/>
    <w:rsid w:val="00682726"/>
    <w:rsid w:val="006856B1"/>
    <w:rsid w:val="00685C3E"/>
    <w:rsid w:val="006927B0"/>
    <w:rsid w:val="00693D7A"/>
    <w:rsid w:val="00694E3F"/>
    <w:rsid w:val="006A293D"/>
    <w:rsid w:val="006A4A71"/>
    <w:rsid w:val="006B165B"/>
    <w:rsid w:val="006B2471"/>
    <w:rsid w:val="006B5EAF"/>
    <w:rsid w:val="006C0D6E"/>
    <w:rsid w:val="006C36C8"/>
    <w:rsid w:val="006D1F87"/>
    <w:rsid w:val="006D3B1F"/>
    <w:rsid w:val="006D4A0A"/>
    <w:rsid w:val="006E12FE"/>
    <w:rsid w:val="006E30CC"/>
    <w:rsid w:val="006E621C"/>
    <w:rsid w:val="006E708E"/>
    <w:rsid w:val="006F1F7D"/>
    <w:rsid w:val="006F2AAF"/>
    <w:rsid w:val="006F2F3A"/>
    <w:rsid w:val="006F7711"/>
    <w:rsid w:val="007032CF"/>
    <w:rsid w:val="0070400F"/>
    <w:rsid w:val="00707CDD"/>
    <w:rsid w:val="00722325"/>
    <w:rsid w:val="0072647A"/>
    <w:rsid w:val="007266A0"/>
    <w:rsid w:val="00732863"/>
    <w:rsid w:val="007344E0"/>
    <w:rsid w:val="00745C8A"/>
    <w:rsid w:val="00746299"/>
    <w:rsid w:val="00752239"/>
    <w:rsid w:val="00756C54"/>
    <w:rsid w:val="00760C36"/>
    <w:rsid w:val="0076457E"/>
    <w:rsid w:val="007719E6"/>
    <w:rsid w:val="00782F85"/>
    <w:rsid w:val="00787518"/>
    <w:rsid w:val="00791CE6"/>
    <w:rsid w:val="00793086"/>
    <w:rsid w:val="00794B40"/>
    <w:rsid w:val="007959D2"/>
    <w:rsid w:val="007A210B"/>
    <w:rsid w:val="007A593D"/>
    <w:rsid w:val="007A61AD"/>
    <w:rsid w:val="007A6564"/>
    <w:rsid w:val="007B6CBD"/>
    <w:rsid w:val="007C3DDB"/>
    <w:rsid w:val="007D3AD2"/>
    <w:rsid w:val="007D7792"/>
    <w:rsid w:val="007E13D8"/>
    <w:rsid w:val="007E3762"/>
    <w:rsid w:val="007E4705"/>
    <w:rsid w:val="007E76EB"/>
    <w:rsid w:val="007F322D"/>
    <w:rsid w:val="007F46C1"/>
    <w:rsid w:val="007F645B"/>
    <w:rsid w:val="007F6ACC"/>
    <w:rsid w:val="007F71DE"/>
    <w:rsid w:val="007F743E"/>
    <w:rsid w:val="008008A0"/>
    <w:rsid w:val="008011EB"/>
    <w:rsid w:val="00805848"/>
    <w:rsid w:val="00814D66"/>
    <w:rsid w:val="0081709E"/>
    <w:rsid w:val="008204F1"/>
    <w:rsid w:val="0082097F"/>
    <w:rsid w:val="008248DB"/>
    <w:rsid w:val="00825305"/>
    <w:rsid w:val="008255EC"/>
    <w:rsid w:val="00831FB4"/>
    <w:rsid w:val="00832AD8"/>
    <w:rsid w:val="00843F8C"/>
    <w:rsid w:val="008444BC"/>
    <w:rsid w:val="00847B0C"/>
    <w:rsid w:val="00852E36"/>
    <w:rsid w:val="00856A5C"/>
    <w:rsid w:val="008579D2"/>
    <w:rsid w:val="00860638"/>
    <w:rsid w:val="00862781"/>
    <w:rsid w:val="0086551B"/>
    <w:rsid w:val="00866015"/>
    <w:rsid w:val="00867A3D"/>
    <w:rsid w:val="00873183"/>
    <w:rsid w:val="00874663"/>
    <w:rsid w:val="00876F14"/>
    <w:rsid w:val="0088590F"/>
    <w:rsid w:val="008876B7"/>
    <w:rsid w:val="00887D9C"/>
    <w:rsid w:val="00891ABA"/>
    <w:rsid w:val="0089264E"/>
    <w:rsid w:val="0089508E"/>
    <w:rsid w:val="00895C0B"/>
    <w:rsid w:val="00897C5D"/>
    <w:rsid w:val="008A1617"/>
    <w:rsid w:val="008A1A8A"/>
    <w:rsid w:val="008A32F0"/>
    <w:rsid w:val="008A354C"/>
    <w:rsid w:val="008A67F3"/>
    <w:rsid w:val="008B0E97"/>
    <w:rsid w:val="008B18AC"/>
    <w:rsid w:val="008B3407"/>
    <w:rsid w:val="008B5CAA"/>
    <w:rsid w:val="008C039D"/>
    <w:rsid w:val="008C7165"/>
    <w:rsid w:val="008C76B4"/>
    <w:rsid w:val="008C77FE"/>
    <w:rsid w:val="008D2060"/>
    <w:rsid w:val="008D3278"/>
    <w:rsid w:val="008D442C"/>
    <w:rsid w:val="008D5E55"/>
    <w:rsid w:val="008E0253"/>
    <w:rsid w:val="008E04FB"/>
    <w:rsid w:val="008E4A63"/>
    <w:rsid w:val="008E6798"/>
    <w:rsid w:val="008E713B"/>
    <w:rsid w:val="008F075C"/>
    <w:rsid w:val="008F099C"/>
    <w:rsid w:val="008F37B3"/>
    <w:rsid w:val="008F3AF0"/>
    <w:rsid w:val="00900CD3"/>
    <w:rsid w:val="00911CCA"/>
    <w:rsid w:val="00914E68"/>
    <w:rsid w:val="009240E3"/>
    <w:rsid w:val="009308F4"/>
    <w:rsid w:val="00930B0F"/>
    <w:rsid w:val="00932B7E"/>
    <w:rsid w:val="0094672B"/>
    <w:rsid w:val="009467D0"/>
    <w:rsid w:val="00946B25"/>
    <w:rsid w:val="00954283"/>
    <w:rsid w:val="0095441E"/>
    <w:rsid w:val="00954CD0"/>
    <w:rsid w:val="009554BA"/>
    <w:rsid w:val="00957898"/>
    <w:rsid w:val="009675BB"/>
    <w:rsid w:val="00973809"/>
    <w:rsid w:val="00981199"/>
    <w:rsid w:val="00982C9B"/>
    <w:rsid w:val="00984EC9"/>
    <w:rsid w:val="00987F25"/>
    <w:rsid w:val="00993596"/>
    <w:rsid w:val="009978E0"/>
    <w:rsid w:val="009A2C54"/>
    <w:rsid w:val="009A321C"/>
    <w:rsid w:val="009A4898"/>
    <w:rsid w:val="009C3939"/>
    <w:rsid w:val="009C4334"/>
    <w:rsid w:val="009C5FC8"/>
    <w:rsid w:val="009C72E3"/>
    <w:rsid w:val="009C77C4"/>
    <w:rsid w:val="009E29AD"/>
    <w:rsid w:val="009F06B7"/>
    <w:rsid w:val="00A031C7"/>
    <w:rsid w:val="00A03F80"/>
    <w:rsid w:val="00A05BEE"/>
    <w:rsid w:val="00A0615B"/>
    <w:rsid w:val="00A10A67"/>
    <w:rsid w:val="00A12E5C"/>
    <w:rsid w:val="00A150C4"/>
    <w:rsid w:val="00A160B7"/>
    <w:rsid w:val="00A16919"/>
    <w:rsid w:val="00A2202B"/>
    <w:rsid w:val="00A2283D"/>
    <w:rsid w:val="00A26947"/>
    <w:rsid w:val="00A307F8"/>
    <w:rsid w:val="00A320FD"/>
    <w:rsid w:val="00A42392"/>
    <w:rsid w:val="00A458CE"/>
    <w:rsid w:val="00A45A16"/>
    <w:rsid w:val="00A45D57"/>
    <w:rsid w:val="00A47B37"/>
    <w:rsid w:val="00A533CE"/>
    <w:rsid w:val="00A536BE"/>
    <w:rsid w:val="00A619B1"/>
    <w:rsid w:val="00A6398D"/>
    <w:rsid w:val="00A72591"/>
    <w:rsid w:val="00A920E2"/>
    <w:rsid w:val="00A92374"/>
    <w:rsid w:val="00A93CB8"/>
    <w:rsid w:val="00A97F2B"/>
    <w:rsid w:val="00A97F6C"/>
    <w:rsid w:val="00AA09A5"/>
    <w:rsid w:val="00AA0D7F"/>
    <w:rsid w:val="00AA2BD9"/>
    <w:rsid w:val="00AA43E2"/>
    <w:rsid w:val="00AA5085"/>
    <w:rsid w:val="00AA76C3"/>
    <w:rsid w:val="00AB6956"/>
    <w:rsid w:val="00AB714A"/>
    <w:rsid w:val="00AC2E25"/>
    <w:rsid w:val="00AC5EF0"/>
    <w:rsid w:val="00AC7E01"/>
    <w:rsid w:val="00AD02B4"/>
    <w:rsid w:val="00AD6499"/>
    <w:rsid w:val="00AE5708"/>
    <w:rsid w:val="00AE7C63"/>
    <w:rsid w:val="00AF2A42"/>
    <w:rsid w:val="00B037F4"/>
    <w:rsid w:val="00B05559"/>
    <w:rsid w:val="00B05729"/>
    <w:rsid w:val="00B05E21"/>
    <w:rsid w:val="00B06050"/>
    <w:rsid w:val="00B07688"/>
    <w:rsid w:val="00B07E38"/>
    <w:rsid w:val="00B1096E"/>
    <w:rsid w:val="00B10F1C"/>
    <w:rsid w:val="00B16BCC"/>
    <w:rsid w:val="00B3059A"/>
    <w:rsid w:val="00B34F55"/>
    <w:rsid w:val="00B36396"/>
    <w:rsid w:val="00B40141"/>
    <w:rsid w:val="00B45675"/>
    <w:rsid w:val="00B4667A"/>
    <w:rsid w:val="00B51565"/>
    <w:rsid w:val="00B62068"/>
    <w:rsid w:val="00B70893"/>
    <w:rsid w:val="00B73C32"/>
    <w:rsid w:val="00B75F71"/>
    <w:rsid w:val="00B81F85"/>
    <w:rsid w:val="00B8393E"/>
    <w:rsid w:val="00B847D0"/>
    <w:rsid w:val="00B84FDF"/>
    <w:rsid w:val="00B8631A"/>
    <w:rsid w:val="00B9230D"/>
    <w:rsid w:val="00B97F55"/>
    <w:rsid w:val="00BA4A4A"/>
    <w:rsid w:val="00BA7203"/>
    <w:rsid w:val="00BA7A57"/>
    <w:rsid w:val="00BB0301"/>
    <w:rsid w:val="00BB4029"/>
    <w:rsid w:val="00BB5604"/>
    <w:rsid w:val="00BC1703"/>
    <w:rsid w:val="00BC27D3"/>
    <w:rsid w:val="00BC2E9A"/>
    <w:rsid w:val="00BC3586"/>
    <w:rsid w:val="00BC3601"/>
    <w:rsid w:val="00BC60D4"/>
    <w:rsid w:val="00BC6A6B"/>
    <w:rsid w:val="00BC77EF"/>
    <w:rsid w:val="00BD0D55"/>
    <w:rsid w:val="00BD21AD"/>
    <w:rsid w:val="00BD5E0D"/>
    <w:rsid w:val="00BE1ABB"/>
    <w:rsid w:val="00BE6B0A"/>
    <w:rsid w:val="00BE7466"/>
    <w:rsid w:val="00BF302A"/>
    <w:rsid w:val="00C061FE"/>
    <w:rsid w:val="00C13A96"/>
    <w:rsid w:val="00C15590"/>
    <w:rsid w:val="00C16DE7"/>
    <w:rsid w:val="00C302B1"/>
    <w:rsid w:val="00C319B8"/>
    <w:rsid w:val="00C33213"/>
    <w:rsid w:val="00C36BA5"/>
    <w:rsid w:val="00C37A7F"/>
    <w:rsid w:val="00C50923"/>
    <w:rsid w:val="00C51A9A"/>
    <w:rsid w:val="00C61E5B"/>
    <w:rsid w:val="00C6255E"/>
    <w:rsid w:val="00C6410E"/>
    <w:rsid w:val="00C64B57"/>
    <w:rsid w:val="00C74C57"/>
    <w:rsid w:val="00C814BF"/>
    <w:rsid w:val="00C82CE3"/>
    <w:rsid w:val="00C8678C"/>
    <w:rsid w:val="00C87164"/>
    <w:rsid w:val="00C9083F"/>
    <w:rsid w:val="00C957A5"/>
    <w:rsid w:val="00CA0C2B"/>
    <w:rsid w:val="00CA36C2"/>
    <w:rsid w:val="00CB022B"/>
    <w:rsid w:val="00CB2133"/>
    <w:rsid w:val="00CB3852"/>
    <w:rsid w:val="00CB4A25"/>
    <w:rsid w:val="00CB5BE1"/>
    <w:rsid w:val="00CC58EF"/>
    <w:rsid w:val="00CF12E0"/>
    <w:rsid w:val="00CF3B6F"/>
    <w:rsid w:val="00D02DB6"/>
    <w:rsid w:val="00D043F7"/>
    <w:rsid w:val="00D065E5"/>
    <w:rsid w:val="00D13FEF"/>
    <w:rsid w:val="00D24BA9"/>
    <w:rsid w:val="00D3180D"/>
    <w:rsid w:val="00D3364A"/>
    <w:rsid w:val="00D41211"/>
    <w:rsid w:val="00D42148"/>
    <w:rsid w:val="00D43505"/>
    <w:rsid w:val="00D44F06"/>
    <w:rsid w:val="00D4646C"/>
    <w:rsid w:val="00D47CC7"/>
    <w:rsid w:val="00D5673A"/>
    <w:rsid w:val="00D606E8"/>
    <w:rsid w:val="00D64FD2"/>
    <w:rsid w:val="00D65185"/>
    <w:rsid w:val="00D7219C"/>
    <w:rsid w:val="00D73481"/>
    <w:rsid w:val="00D7352D"/>
    <w:rsid w:val="00D739BC"/>
    <w:rsid w:val="00D74154"/>
    <w:rsid w:val="00D7462A"/>
    <w:rsid w:val="00D7481D"/>
    <w:rsid w:val="00D82252"/>
    <w:rsid w:val="00D82E5F"/>
    <w:rsid w:val="00D83956"/>
    <w:rsid w:val="00D83976"/>
    <w:rsid w:val="00D84F90"/>
    <w:rsid w:val="00D916A3"/>
    <w:rsid w:val="00DA0331"/>
    <w:rsid w:val="00DA1A48"/>
    <w:rsid w:val="00DA3A55"/>
    <w:rsid w:val="00DA4B0E"/>
    <w:rsid w:val="00DB0E63"/>
    <w:rsid w:val="00DC171A"/>
    <w:rsid w:val="00DC1884"/>
    <w:rsid w:val="00DC6DAD"/>
    <w:rsid w:val="00DD1E91"/>
    <w:rsid w:val="00DD4CD0"/>
    <w:rsid w:val="00DD5D65"/>
    <w:rsid w:val="00DD65AA"/>
    <w:rsid w:val="00DD715A"/>
    <w:rsid w:val="00DE0529"/>
    <w:rsid w:val="00DE0D95"/>
    <w:rsid w:val="00DE4B63"/>
    <w:rsid w:val="00DF09BB"/>
    <w:rsid w:val="00DF3E9D"/>
    <w:rsid w:val="00DF79AB"/>
    <w:rsid w:val="00E03756"/>
    <w:rsid w:val="00E043D0"/>
    <w:rsid w:val="00E05ACD"/>
    <w:rsid w:val="00E075E5"/>
    <w:rsid w:val="00E079F4"/>
    <w:rsid w:val="00E11DEF"/>
    <w:rsid w:val="00E13630"/>
    <w:rsid w:val="00E16287"/>
    <w:rsid w:val="00E16B7D"/>
    <w:rsid w:val="00E1725A"/>
    <w:rsid w:val="00E20E58"/>
    <w:rsid w:val="00E2321A"/>
    <w:rsid w:val="00E262F7"/>
    <w:rsid w:val="00E26F67"/>
    <w:rsid w:val="00E30F5C"/>
    <w:rsid w:val="00E33C08"/>
    <w:rsid w:val="00E41517"/>
    <w:rsid w:val="00E42CAF"/>
    <w:rsid w:val="00E459E2"/>
    <w:rsid w:val="00E5020E"/>
    <w:rsid w:val="00E5558A"/>
    <w:rsid w:val="00E57D67"/>
    <w:rsid w:val="00E657AD"/>
    <w:rsid w:val="00E7129A"/>
    <w:rsid w:val="00E724C2"/>
    <w:rsid w:val="00E777A0"/>
    <w:rsid w:val="00E77801"/>
    <w:rsid w:val="00E817CE"/>
    <w:rsid w:val="00E82888"/>
    <w:rsid w:val="00E828A0"/>
    <w:rsid w:val="00E82B13"/>
    <w:rsid w:val="00E831DB"/>
    <w:rsid w:val="00E85102"/>
    <w:rsid w:val="00E9593E"/>
    <w:rsid w:val="00E96060"/>
    <w:rsid w:val="00E960BB"/>
    <w:rsid w:val="00E967AE"/>
    <w:rsid w:val="00EA04AD"/>
    <w:rsid w:val="00EA0E69"/>
    <w:rsid w:val="00EA3AD0"/>
    <w:rsid w:val="00EA7CB3"/>
    <w:rsid w:val="00EA7FD7"/>
    <w:rsid w:val="00EB3123"/>
    <w:rsid w:val="00EB55B1"/>
    <w:rsid w:val="00EC2B8A"/>
    <w:rsid w:val="00EC2BC4"/>
    <w:rsid w:val="00EC4E9A"/>
    <w:rsid w:val="00EC7143"/>
    <w:rsid w:val="00ED1557"/>
    <w:rsid w:val="00ED482F"/>
    <w:rsid w:val="00ED4CB0"/>
    <w:rsid w:val="00ED4FBA"/>
    <w:rsid w:val="00ED6D71"/>
    <w:rsid w:val="00EE4916"/>
    <w:rsid w:val="00EF035B"/>
    <w:rsid w:val="00EF1A9D"/>
    <w:rsid w:val="00EF24FF"/>
    <w:rsid w:val="00EF4CEE"/>
    <w:rsid w:val="00EF51B5"/>
    <w:rsid w:val="00EF7EF9"/>
    <w:rsid w:val="00F00D7F"/>
    <w:rsid w:val="00F01F1E"/>
    <w:rsid w:val="00F05A0C"/>
    <w:rsid w:val="00F074A2"/>
    <w:rsid w:val="00F11B63"/>
    <w:rsid w:val="00F129D2"/>
    <w:rsid w:val="00F132B9"/>
    <w:rsid w:val="00F13490"/>
    <w:rsid w:val="00F23285"/>
    <w:rsid w:val="00F24CEE"/>
    <w:rsid w:val="00F27366"/>
    <w:rsid w:val="00F27496"/>
    <w:rsid w:val="00F30EB9"/>
    <w:rsid w:val="00F352D9"/>
    <w:rsid w:val="00F35327"/>
    <w:rsid w:val="00F4073F"/>
    <w:rsid w:val="00F41E11"/>
    <w:rsid w:val="00F45603"/>
    <w:rsid w:val="00F473AA"/>
    <w:rsid w:val="00F477EC"/>
    <w:rsid w:val="00F53C93"/>
    <w:rsid w:val="00F561D7"/>
    <w:rsid w:val="00F612A9"/>
    <w:rsid w:val="00F61EFA"/>
    <w:rsid w:val="00F77398"/>
    <w:rsid w:val="00F80423"/>
    <w:rsid w:val="00F80831"/>
    <w:rsid w:val="00F84799"/>
    <w:rsid w:val="00F85DA1"/>
    <w:rsid w:val="00FB397B"/>
    <w:rsid w:val="00FB72FA"/>
    <w:rsid w:val="00FC0260"/>
    <w:rsid w:val="00FC0BBA"/>
    <w:rsid w:val="00FC2072"/>
    <w:rsid w:val="00FC26E0"/>
    <w:rsid w:val="00FC2E85"/>
    <w:rsid w:val="00FC5966"/>
    <w:rsid w:val="00FC6BB9"/>
    <w:rsid w:val="00FD0D5A"/>
    <w:rsid w:val="00FD136F"/>
    <w:rsid w:val="00FD25A4"/>
    <w:rsid w:val="00FD29CC"/>
    <w:rsid w:val="00FD4A8D"/>
    <w:rsid w:val="00FD7122"/>
    <w:rsid w:val="00FE0B92"/>
    <w:rsid w:val="00FE2EB5"/>
    <w:rsid w:val="00FE40E1"/>
    <w:rsid w:val="00FE4B08"/>
    <w:rsid w:val="00FF3349"/>
    <w:rsid w:val="00FF6B6C"/>
    <w:rsid w:val="010EBF7B"/>
    <w:rsid w:val="09D8E384"/>
    <w:rsid w:val="1044BD19"/>
    <w:rsid w:val="1170AE6B"/>
    <w:rsid w:val="1179BF95"/>
    <w:rsid w:val="12EB7811"/>
    <w:rsid w:val="13697276"/>
    <w:rsid w:val="13D4605E"/>
    <w:rsid w:val="14F0AF6D"/>
    <w:rsid w:val="15C71079"/>
    <w:rsid w:val="1680E728"/>
    <w:rsid w:val="17A5E19E"/>
    <w:rsid w:val="20869812"/>
    <w:rsid w:val="248BDCCE"/>
    <w:rsid w:val="24C82FE3"/>
    <w:rsid w:val="24F9FA4E"/>
    <w:rsid w:val="258F35A1"/>
    <w:rsid w:val="290D4D00"/>
    <w:rsid w:val="2C83B3C8"/>
    <w:rsid w:val="2C909233"/>
    <w:rsid w:val="2CC6F80B"/>
    <w:rsid w:val="2F8563E1"/>
    <w:rsid w:val="3184E0B7"/>
    <w:rsid w:val="31EE4FA6"/>
    <w:rsid w:val="325297F3"/>
    <w:rsid w:val="3346EAC8"/>
    <w:rsid w:val="33F1F2EE"/>
    <w:rsid w:val="34B9257A"/>
    <w:rsid w:val="3717EBDE"/>
    <w:rsid w:val="3765CB12"/>
    <w:rsid w:val="38C69220"/>
    <w:rsid w:val="3B460AD9"/>
    <w:rsid w:val="3D1B2114"/>
    <w:rsid w:val="3E72238A"/>
    <w:rsid w:val="3E74F7D4"/>
    <w:rsid w:val="415AFD81"/>
    <w:rsid w:val="437B0551"/>
    <w:rsid w:val="44B9BB0D"/>
    <w:rsid w:val="44D6AC73"/>
    <w:rsid w:val="44FF3893"/>
    <w:rsid w:val="456BC6AB"/>
    <w:rsid w:val="475BD7F9"/>
    <w:rsid w:val="485F4D4D"/>
    <w:rsid w:val="4972AA93"/>
    <w:rsid w:val="4A4A3252"/>
    <w:rsid w:val="4B43925B"/>
    <w:rsid w:val="4B7F9685"/>
    <w:rsid w:val="4E15EBB6"/>
    <w:rsid w:val="4F1FBC7B"/>
    <w:rsid w:val="572663AF"/>
    <w:rsid w:val="593059EA"/>
    <w:rsid w:val="598CF25E"/>
    <w:rsid w:val="5F7C96FB"/>
    <w:rsid w:val="6198672C"/>
    <w:rsid w:val="629AD0EE"/>
    <w:rsid w:val="658FDF4C"/>
    <w:rsid w:val="670BF8F6"/>
    <w:rsid w:val="6868FE18"/>
    <w:rsid w:val="6AD1F820"/>
    <w:rsid w:val="6B431850"/>
    <w:rsid w:val="6D41AA7C"/>
    <w:rsid w:val="6D44CE69"/>
    <w:rsid w:val="6D4A5F1E"/>
    <w:rsid w:val="6DE6DBCC"/>
    <w:rsid w:val="6F225CCC"/>
    <w:rsid w:val="70C3A24F"/>
    <w:rsid w:val="71219A99"/>
    <w:rsid w:val="7292D338"/>
    <w:rsid w:val="73B69F3A"/>
    <w:rsid w:val="7402BB6A"/>
    <w:rsid w:val="7466641B"/>
    <w:rsid w:val="758F2870"/>
    <w:rsid w:val="75A9B630"/>
    <w:rsid w:val="75AE6463"/>
    <w:rsid w:val="78A8CBF3"/>
    <w:rsid w:val="7970BEB2"/>
    <w:rsid w:val="7BD41E41"/>
    <w:rsid w:val="7F531C4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21DB6E"/>
  <w15:docId w15:val="{6A6C66CC-0430-4814-932D-CB0D3159C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4"/>
        <w:szCs w:val="24"/>
        <w:lang w:val="en-AU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71BE1"/>
  </w:style>
  <w:style w:type="paragraph" w:styleId="Heading1">
    <w:name w:val="heading 1"/>
    <w:basedOn w:val="Normal"/>
    <w:next w:val="BodyText"/>
    <w:qFormat/>
    <w:rsid w:val="001A0AF6"/>
    <w:pPr>
      <w:spacing w:after="240"/>
      <w:outlineLvl w:val="0"/>
    </w:pPr>
    <w:rPr>
      <w:rFonts w:cs="Arial"/>
      <w:b/>
      <w:noProof/>
      <w:color w:val="2C5C86"/>
      <w:sz w:val="60"/>
      <w:szCs w:val="80"/>
      <w:lang w:eastAsia="en-AU"/>
    </w:rPr>
  </w:style>
  <w:style w:type="paragraph" w:styleId="Heading2">
    <w:name w:val="heading 2"/>
    <w:basedOn w:val="Heading1"/>
    <w:next w:val="BodyText"/>
    <w:link w:val="Heading2Char"/>
    <w:qFormat/>
    <w:rsid w:val="00586F33"/>
    <w:pPr>
      <w:spacing w:before="400" w:after="80"/>
      <w:outlineLvl w:val="1"/>
    </w:pPr>
    <w:rPr>
      <w:sz w:val="40"/>
      <w:szCs w:val="40"/>
    </w:rPr>
  </w:style>
  <w:style w:type="paragraph" w:styleId="Heading3">
    <w:name w:val="heading 3"/>
    <w:basedOn w:val="Heading2"/>
    <w:next w:val="BodyText"/>
    <w:link w:val="Heading3Char"/>
    <w:qFormat/>
    <w:rsid w:val="00586F33"/>
    <w:pPr>
      <w:spacing w:before="240"/>
      <w:outlineLvl w:val="2"/>
    </w:pPr>
    <w:rPr>
      <w:sz w:val="30"/>
      <w:szCs w:val="30"/>
    </w:rPr>
  </w:style>
  <w:style w:type="paragraph" w:styleId="Heading4">
    <w:name w:val="heading 4"/>
    <w:basedOn w:val="Heading3"/>
    <w:next w:val="Normal"/>
    <w:link w:val="Heading4Char"/>
    <w:qFormat/>
    <w:rsid w:val="002239F5"/>
    <w:pPr>
      <w:outlineLvl w:val="3"/>
    </w:pPr>
    <w:rPr>
      <w:sz w:val="26"/>
      <w:szCs w:val="24"/>
    </w:rPr>
  </w:style>
  <w:style w:type="paragraph" w:styleId="Heading5">
    <w:name w:val="heading 5"/>
    <w:basedOn w:val="Normal"/>
    <w:next w:val="Normal"/>
    <w:link w:val="Heading5Char"/>
    <w:rsid w:val="00AD649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AD6499"/>
    <w:pPr>
      <w:spacing w:before="240" w:after="60"/>
      <w:outlineLvl w:val="5"/>
    </w:pPr>
    <w:rPr>
      <w:rFonts w:ascii="Times New Roman" w:eastAsia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D6499"/>
    <w:pPr>
      <w:spacing w:before="240" w:after="60"/>
      <w:outlineLvl w:val="6"/>
    </w:pPr>
    <w:rPr>
      <w:rFonts w:ascii="Times New Roman" w:eastAsia="Times New Roman" w:hAnsi="Times New Roman"/>
    </w:rPr>
  </w:style>
  <w:style w:type="paragraph" w:styleId="Heading8">
    <w:name w:val="heading 8"/>
    <w:basedOn w:val="Normal"/>
    <w:next w:val="Normal"/>
    <w:link w:val="Heading8Char"/>
    <w:rsid w:val="00AD6499"/>
    <w:pPr>
      <w:spacing w:before="240" w:after="60"/>
      <w:outlineLvl w:val="7"/>
    </w:pPr>
    <w:rPr>
      <w:rFonts w:ascii="Times New Roman" w:eastAsia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rsid w:val="00AD6499"/>
    <w:pPr>
      <w:spacing w:before="240" w:after="60"/>
      <w:outlineLvl w:val="8"/>
    </w:pPr>
    <w:rPr>
      <w:rFonts w:eastAsia="Times New Roman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2239F5"/>
    <w:pPr>
      <w:spacing w:before="120"/>
    </w:pPr>
    <w:rPr>
      <w:b/>
      <w:iCs/>
      <w:color w:val="000000" w:themeColor="text1"/>
      <w:szCs w:val="18"/>
    </w:rPr>
  </w:style>
  <w:style w:type="character" w:customStyle="1" w:styleId="Heading2Char">
    <w:name w:val="Heading 2 Char"/>
    <w:basedOn w:val="DefaultParagraphFont"/>
    <w:link w:val="Heading2"/>
    <w:rsid w:val="00586F33"/>
    <w:rPr>
      <w:rFonts w:cs="Arial"/>
      <w:b/>
      <w:noProof/>
      <w:color w:val="2C5C86"/>
      <w:sz w:val="40"/>
      <w:szCs w:val="40"/>
      <w:lang w:eastAsia="en-AU"/>
    </w:rPr>
  </w:style>
  <w:style w:type="table" w:styleId="TableGrid">
    <w:name w:val="Table Grid"/>
    <w:basedOn w:val="TableNormal"/>
    <w:uiPriority w:val="59"/>
    <w:rsid w:val="0080347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1FB4"/>
    <w:pPr>
      <w:suppressAutoHyphens/>
      <w:autoSpaceDE w:val="0"/>
      <w:autoSpaceDN w:val="0"/>
      <w:adjustRightInd w:val="0"/>
      <w:spacing w:after="60"/>
      <w:textAlignment w:val="center"/>
    </w:pPr>
    <w:rPr>
      <w:rFonts w:cs="Arial"/>
      <w:color w:val="58595B" w:themeColor="accent6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31FB4"/>
    <w:rPr>
      <w:rFonts w:cs="Arial"/>
      <w:color w:val="58595B" w:themeColor="accent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31FB4"/>
    <w:pPr>
      <w:tabs>
        <w:tab w:val="right" w:pos="9632"/>
      </w:tabs>
      <w:suppressAutoHyphens/>
      <w:autoSpaceDE w:val="0"/>
      <w:autoSpaceDN w:val="0"/>
      <w:adjustRightInd w:val="0"/>
      <w:spacing w:after="480"/>
      <w:ind w:right="-289"/>
      <w:jc w:val="right"/>
      <w:textAlignment w:val="center"/>
    </w:pPr>
    <w:rPr>
      <w:rFonts w:cs="Arial"/>
      <w:color w:val="58595B" w:themeColor="accent6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31FB4"/>
    <w:rPr>
      <w:rFonts w:cs="Arial"/>
      <w:color w:val="58595B" w:themeColor="accent6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31FB4"/>
    <w:pPr>
      <w:suppressAutoHyphens/>
      <w:autoSpaceDE w:val="0"/>
      <w:autoSpaceDN w:val="0"/>
      <w:adjustRightInd w:val="0"/>
      <w:spacing w:line="260" w:lineRule="atLeast"/>
      <w:jc w:val="right"/>
      <w:textAlignment w:val="baseline"/>
    </w:pPr>
    <w:rPr>
      <w:rFonts w:cs="Helvetica-Bold"/>
      <w:b/>
      <w:bCs/>
      <w:caps/>
      <w:color w:val="FFFFFF"/>
      <w:szCs w:val="20"/>
    </w:rPr>
  </w:style>
  <w:style w:type="character" w:customStyle="1" w:styleId="DateChar">
    <w:name w:val="Date Char"/>
    <w:basedOn w:val="DefaultParagraphFont"/>
    <w:link w:val="Date"/>
    <w:uiPriority w:val="99"/>
    <w:rsid w:val="00831FB4"/>
    <w:rPr>
      <w:rFonts w:cs="Helvetica-Bold"/>
      <w:b/>
      <w:bCs/>
      <w:caps/>
      <w:color w:val="FFFFFF"/>
      <w:szCs w:val="20"/>
    </w:rPr>
  </w:style>
  <w:style w:type="paragraph" w:styleId="BodyText">
    <w:name w:val="Body Text"/>
    <w:basedOn w:val="Normal"/>
    <w:link w:val="BodyTextChar"/>
    <w:qFormat/>
    <w:rsid w:val="00831FB4"/>
    <w:rPr>
      <w:rFonts w:cs="Arial"/>
    </w:rPr>
  </w:style>
  <w:style w:type="character" w:customStyle="1" w:styleId="BodyTextChar">
    <w:name w:val="Body Text Char"/>
    <w:basedOn w:val="DefaultParagraphFont"/>
    <w:link w:val="BodyText"/>
    <w:rsid w:val="00831FB4"/>
    <w:rPr>
      <w:rFonts w:cs="Arial"/>
    </w:rPr>
  </w:style>
  <w:style w:type="paragraph" w:customStyle="1" w:styleId="Bullet1">
    <w:name w:val="Bullet 1"/>
    <w:basedOn w:val="BodyText"/>
    <w:qFormat/>
    <w:rsid w:val="00831FB4"/>
    <w:pPr>
      <w:numPr>
        <w:numId w:val="3"/>
      </w:numPr>
      <w:contextualSpacing/>
    </w:pPr>
  </w:style>
  <w:style w:type="paragraph" w:customStyle="1" w:styleId="Bullet2">
    <w:name w:val="Bullet 2"/>
    <w:basedOn w:val="Normal"/>
    <w:next w:val="BodyText"/>
    <w:qFormat/>
    <w:rsid w:val="00831FB4"/>
    <w:pPr>
      <w:numPr>
        <w:numId w:val="1"/>
      </w:numPr>
      <w:ind w:left="714" w:hanging="357"/>
      <w:contextualSpacing/>
    </w:pPr>
    <w:rPr>
      <w:rFonts w:cs="Arial"/>
      <w:color w:val="000000"/>
    </w:rPr>
  </w:style>
  <w:style w:type="character" w:customStyle="1" w:styleId="Heading3Char">
    <w:name w:val="Heading 3 Char"/>
    <w:basedOn w:val="DefaultParagraphFont"/>
    <w:link w:val="Heading3"/>
    <w:rsid w:val="00586F33"/>
    <w:rPr>
      <w:rFonts w:cs="Arial"/>
      <w:b/>
      <w:bCs/>
      <w:color w:val="2C5C86"/>
      <w:sz w:val="30"/>
      <w:szCs w:val="30"/>
    </w:rPr>
  </w:style>
  <w:style w:type="character" w:styleId="PageNumber">
    <w:name w:val="page number"/>
    <w:basedOn w:val="DefaultParagraphFont"/>
    <w:rsid w:val="00B07E38"/>
    <w:rPr>
      <w:rFonts w:ascii="Arial" w:hAnsi="Arial"/>
      <w:sz w:val="14"/>
    </w:rPr>
  </w:style>
  <w:style w:type="table" w:customStyle="1" w:styleId="TableStyle">
    <w:name w:val="Table Style"/>
    <w:basedOn w:val="TableNormal"/>
    <w:uiPriority w:val="99"/>
    <w:rsid w:val="003B7929"/>
    <w:pPr>
      <w:spacing w:line="288" w:lineRule="auto"/>
    </w:pPr>
    <w:rPr>
      <w:rFonts w:eastAsiaTheme="minorHAnsi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</w:tblCellMar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shd w:val="clear" w:color="auto" w:fill="D9D9D9" w:themeFill="background1" w:themeFillShade="D9"/>
      </w:tcPr>
    </w:tblStylePr>
  </w:style>
  <w:style w:type="character" w:customStyle="1" w:styleId="Bold">
    <w:name w:val="Bold"/>
    <w:uiPriority w:val="99"/>
    <w:rsid w:val="00A458CE"/>
    <w:rPr>
      <w:rFonts w:ascii="Helvetica-Bold" w:hAnsi="Helvetica-Bold" w:cs="Helvetica-Bold"/>
      <w:b/>
      <w:bCs/>
    </w:rPr>
  </w:style>
  <w:style w:type="paragraph" w:customStyle="1" w:styleId="Headline">
    <w:name w:val="Headlin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88"/>
      <w:szCs w:val="88"/>
    </w:rPr>
  </w:style>
  <w:style w:type="paragraph" w:customStyle="1" w:styleId="HeadlineLarge">
    <w:name w:val="Headline Larg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100"/>
      <w:szCs w:val="100"/>
    </w:rPr>
  </w:style>
  <w:style w:type="paragraph" w:styleId="BalloonText">
    <w:name w:val="Balloon Text"/>
    <w:basedOn w:val="Normal"/>
    <w:link w:val="BalloonTextChar"/>
    <w:rsid w:val="007F71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71DE"/>
    <w:rPr>
      <w:rFonts w:ascii="Tahoma" w:hAnsi="Tahoma" w:cs="Tahoma"/>
      <w:noProof/>
      <w:sz w:val="16"/>
      <w:szCs w:val="16"/>
    </w:rPr>
  </w:style>
  <w:style w:type="paragraph" w:styleId="TOCHeading">
    <w:name w:val="TOC Heading"/>
    <w:basedOn w:val="ControlHeading"/>
    <w:next w:val="Normal"/>
    <w:uiPriority w:val="39"/>
    <w:unhideWhenUsed/>
    <w:rsid w:val="00831FB4"/>
    <w:pPr>
      <w:keepLines/>
      <w:spacing w:before="0" w:after="240"/>
    </w:pPr>
    <w:rPr>
      <w:rFonts w:eastAsiaTheme="majorEastAsia"/>
      <w:szCs w:val="52"/>
      <w:lang w:eastAsia="ja-JP"/>
    </w:rPr>
  </w:style>
  <w:style w:type="paragraph" w:styleId="TOC1">
    <w:name w:val="toc 1"/>
    <w:basedOn w:val="Normal"/>
    <w:next w:val="Normal"/>
    <w:uiPriority w:val="39"/>
    <w:rsid w:val="00AD6499"/>
    <w:pPr>
      <w:tabs>
        <w:tab w:val="right" w:leader="dot" w:pos="9639"/>
      </w:tabs>
      <w:spacing w:before="240"/>
      <w:ind w:left="709" w:hanging="709"/>
    </w:pPr>
    <w:rPr>
      <w:b/>
      <w:color w:val="000000" w:themeColor="text1"/>
      <w:sz w:val="28"/>
    </w:rPr>
  </w:style>
  <w:style w:type="paragraph" w:styleId="TOC2">
    <w:name w:val="toc 2"/>
    <w:basedOn w:val="TOC1"/>
    <w:next w:val="Normal"/>
    <w:uiPriority w:val="39"/>
    <w:rsid w:val="004A7973"/>
    <w:rPr>
      <w:noProof/>
    </w:rPr>
  </w:style>
  <w:style w:type="character" w:styleId="Hyperlink">
    <w:name w:val="Hyperlink"/>
    <w:basedOn w:val="DefaultParagraphFont"/>
    <w:uiPriority w:val="99"/>
    <w:unhideWhenUsed/>
    <w:rsid w:val="00063F98"/>
    <w:rPr>
      <w:rFonts w:ascii="Arial" w:hAnsi="Arial"/>
      <w:color w:val="0000FF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2239F5"/>
    <w:rPr>
      <w:rFonts w:cs="Arial"/>
      <w:b/>
      <w:noProof/>
      <w:color w:val="2C5C86"/>
      <w:sz w:val="26"/>
      <w:lang w:eastAsia="en-AU"/>
    </w:rPr>
  </w:style>
  <w:style w:type="character" w:customStyle="1" w:styleId="Heading5Char">
    <w:name w:val="Heading 5 Char"/>
    <w:basedOn w:val="DefaultParagraphFont"/>
    <w:link w:val="Heading5"/>
    <w:rsid w:val="00E96060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6060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96060"/>
    <w:rPr>
      <w:rFonts w:ascii="Times New Roman" w:eastAsia="Times New Roman" w:hAnsi="Times New Roman"/>
    </w:rPr>
  </w:style>
  <w:style w:type="character" w:customStyle="1" w:styleId="Heading8Char">
    <w:name w:val="Heading 8 Char"/>
    <w:basedOn w:val="DefaultParagraphFont"/>
    <w:link w:val="Heading8"/>
    <w:rsid w:val="00E96060"/>
    <w:rPr>
      <w:rFonts w:ascii="Times New Roman" w:eastAsia="Times New Roman" w:hAnsi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E96060"/>
    <w:rPr>
      <w:rFonts w:eastAsia="Times New Roman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86F33"/>
    <w:rPr>
      <w:color w:val="605E5C"/>
      <w:shd w:val="clear" w:color="auto" w:fill="E1DFDD"/>
    </w:rPr>
  </w:style>
  <w:style w:type="paragraph" w:styleId="TOC3">
    <w:name w:val="toc 3"/>
    <w:basedOn w:val="TOC2"/>
    <w:next w:val="Normal"/>
    <w:uiPriority w:val="39"/>
    <w:rsid w:val="004A7973"/>
    <w:pPr>
      <w:spacing w:before="0" w:after="100"/>
    </w:pPr>
    <w:rPr>
      <w:sz w:val="24"/>
    </w:rPr>
  </w:style>
  <w:style w:type="paragraph" w:customStyle="1" w:styleId="AttachmentHeading">
    <w:name w:val="Attachment Heading"/>
    <w:basedOn w:val="Heading2"/>
    <w:link w:val="AttachmentHeadingChar"/>
    <w:rsid w:val="00276DC9"/>
    <w:pPr>
      <w:keepNext/>
      <w:tabs>
        <w:tab w:val="left" w:pos="709"/>
      </w:tabs>
      <w:spacing w:before="120"/>
    </w:pPr>
    <w:rPr>
      <w:rFonts w:asciiTheme="majorHAnsi" w:hAnsiTheme="majorHAnsi"/>
    </w:rPr>
  </w:style>
  <w:style w:type="character" w:customStyle="1" w:styleId="AttachmentHeadingChar">
    <w:name w:val="Attachment Heading Char"/>
    <w:basedOn w:val="Heading2Char"/>
    <w:link w:val="AttachmentHeading"/>
    <w:rsid w:val="00276DC9"/>
    <w:rPr>
      <w:rFonts w:asciiTheme="majorHAnsi" w:hAnsiTheme="majorHAnsi" w:cs="Arial"/>
      <w:b/>
      <w:bCs w:val="0"/>
      <w:noProof/>
      <w:color w:val="3B7AA5"/>
      <w:sz w:val="28"/>
      <w:szCs w:val="40"/>
      <w:lang w:val="en-GB" w:eastAsia="en-AU"/>
    </w:rPr>
  </w:style>
  <w:style w:type="paragraph" w:styleId="ListParagraph">
    <w:name w:val="List Paragraph"/>
    <w:basedOn w:val="BodyText"/>
    <w:next w:val="BodyText"/>
    <w:qFormat/>
    <w:rsid w:val="00A533CE"/>
    <w:pPr>
      <w:numPr>
        <w:numId w:val="2"/>
      </w:numPr>
      <w:contextualSpacing/>
    </w:pPr>
  </w:style>
  <w:style w:type="paragraph" w:customStyle="1" w:styleId="TableHeading">
    <w:name w:val="Table Heading"/>
    <w:basedOn w:val="Normal"/>
    <w:link w:val="TableHeadingChar"/>
    <w:rsid w:val="00292F53"/>
    <w:pPr>
      <w:spacing w:before="60" w:after="60"/>
    </w:pPr>
    <w:rPr>
      <w:rFonts w:eastAsia="Times New Roman" w:cs="Arial"/>
      <w:b/>
      <w:bCs/>
      <w:color w:val="000000" w:themeColor="text1"/>
      <w:szCs w:val="22"/>
    </w:rPr>
  </w:style>
  <w:style w:type="character" w:customStyle="1" w:styleId="TableHeadingChar">
    <w:name w:val="Table Heading Char"/>
    <w:basedOn w:val="DefaultParagraphFont"/>
    <w:link w:val="TableHeading"/>
    <w:rsid w:val="00292F53"/>
    <w:rPr>
      <w:rFonts w:eastAsia="Times New Roman" w:cs="Arial"/>
      <w:b/>
      <w:bCs/>
      <w:color w:val="000000" w:themeColor="text1"/>
      <w:szCs w:val="22"/>
    </w:rPr>
  </w:style>
  <w:style w:type="paragraph" w:customStyle="1" w:styleId="TypeTitle">
    <w:name w:val="Type Title"/>
    <w:basedOn w:val="Normal"/>
    <w:link w:val="TypeTitleChar"/>
    <w:rsid w:val="00586F33"/>
    <w:pPr>
      <w:spacing w:after="360"/>
      <w:ind w:right="2688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customStyle="1" w:styleId="ControlHeading">
    <w:name w:val="Control Heading"/>
    <w:basedOn w:val="Normal"/>
    <w:link w:val="ControlHeadingChar"/>
    <w:rsid w:val="00586F33"/>
    <w:pPr>
      <w:spacing w:before="400"/>
      <w:outlineLvl w:val="0"/>
    </w:pPr>
    <w:rPr>
      <w:rFonts w:cs="Arial"/>
      <w:b/>
      <w:noProof/>
      <w:color w:val="2C5C86"/>
      <w:sz w:val="40"/>
      <w:szCs w:val="80"/>
      <w:lang w:eastAsia="en-AU"/>
    </w:rPr>
  </w:style>
  <w:style w:type="character" w:customStyle="1" w:styleId="TypeTitleChar">
    <w:name w:val="Type Title Char"/>
    <w:basedOn w:val="DefaultParagraphFont"/>
    <w:link w:val="TypeTitle"/>
    <w:rsid w:val="00586F33"/>
    <w:rPr>
      <w:rFonts w:cs="Arial"/>
      <w:b/>
      <w:noProof/>
      <w:color w:val="59BBC8"/>
      <w:sz w:val="80"/>
      <w:szCs w:val="80"/>
      <w:lang w:eastAsia="en-AU"/>
    </w:rPr>
  </w:style>
  <w:style w:type="character" w:customStyle="1" w:styleId="ControlHeadingChar">
    <w:name w:val="Control Heading Char"/>
    <w:basedOn w:val="DefaultParagraphFont"/>
    <w:link w:val="ControlHeading"/>
    <w:rsid w:val="00586F33"/>
    <w:rPr>
      <w:rFonts w:cs="Arial"/>
      <w:b/>
      <w:noProof/>
      <w:color w:val="2C5C86"/>
      <w:sz w:val="40"/>
      <w:szCs w:val="80"/>
      <w:lang w:eastAsia="en-AU"/>
    </w:rPr>
  </w:style>
  <w:style w:type="paragraph" w:customStyle="1" w:styleId="Instruct">
    <w:name w:val="Instruct"/>
    <w:basedOn w:val="Normal"/>
    <w:link w:val="InstructChar"/>
    <w:rsid w:val="00276DC9"/>
    <w:rPr>
      <w:rFonts w:cs="Arial"/>
      <w:color w:val="00B050"/>
    </w:rPr>
  </w:style>
  <w:style w:type="character" w:customStyle="1" w:styleId="InstructChar">
    <w:name w:val="Instruct Char"/>
    <w:basedOn w:val="DefaultParagraphFont"/>
    <w:link w:val="Instruct"/>
    <w:rsid w:val="00276DC9"/>
    <w:rPr>
      <w:rFonts w:cs="Arial"/>
      <w:color w:val="00B050"/>
    </w:rPr>
  </w:style>
  <w:style w:type="paragraph" w:customStyle="1" w:styleId="TableContent">
    <w:name w:val="Table Content"/>
    <w:basedOn w:val="Normal"/>
    <w:link w:val="TableContentChar"/>
    <w:qFormat/>
    <w:rsid w:val="00584A89"/>
    <w:pPr>
      <w:spacing w:before="60" w:after="60"/>
    </w:pPr>
    <w:rPr>
      <w:rFonts w:cs="Arial"/>
      <w:color w:val="000000" w:themeColor="text1"/>
    </w:rPr>
  </w:style>
  <w:style w:type="character" w:customStyle="1" w:styleId="TableContentChar">
    <w:name w:val="Table Content Char"/>
    <w:basedOn w:val="DefaultParagraphFont"/>
    <w:link w:val="TableContent"/>
    <w:rsid w:val="00584A89"/>
    <w:rPr>
      <w:rFonts w:cs="Arial"/>
      <w:color w:val="000000" w:themeColor="text1"/>
    </w:rPr>
  </w:style>
  <w:style w:type="paragraph" w:customStyle="1" w:styleId="TableCaption">
    <w:name w:val="Table Caption"/>
    <w:link w:val="TableCaptionChar"/>
    <w:qFormat/>
    <w:rsid w:val="007F46C1"/>
    <w:pPr>
      <w:spacing w:before="120" w:after="120" w:line="288" w:lineRule="auto"/>
    </w:pPr>
    <w:rPr>
      <w:b/>
      <w:iCs/>
      <w:color w:val="000000"/>
      <w:sz w:val="22"/>
      <w:szCs w:val="18"/>
    </w:rPr>
  </w:style>
  <w:style w:type="paragraph" w:styleId="ListNumber">
    <w:name w:val="List Number"/>
    <w:basedOn w:val="ListParagraph"/>
    <w:rsid w:val="003B7929"/>
  </w:style>
  <w:style w:type="character" w:customStyle="1" w:styleId="CaptionChar">
    <w:name w:val="Caption Char"/>
    <w:basedOn w:val="DefaultParagraphFont"/>
    <w:link w:val="Caption"/>
    <w:rsid w:val="002239F5"/>
    <w:rPr>
      <w:b/>
      <w:iCs/>
      <w:color w:val="000000" w:themeColor="text1"/>
      <w:szCs w:val="18"/>
    </w:rPr>
  </w:style>
  <w:style w:type="character" w:customStyle="1" w:styleId="TableCaptionChar">
    <w:name w:val="Table Caption Char"/>
    <w:basedOn w:val="CaptionChar"/>
    <w:link w:val="TableCaption"/>
    <w:rsid w:val="007F46C1"/>
    <w:rPr>
      <w:b/>
      <w:iCs/>
      <w:color w:val="000000"/>
      <w:sz w:val="22"/>
      <w:szCs w:val="18"/>
    </w:rPr>
  </w:style>
  <w:style w:type="paragraph" w:customStyle="1" w:styleId="nospace">
    <w:name w:val="no space"/>
    <w:link w:val="nospaceChar"/>
    <w:rsid w:val="00831FB4"/>
    <w:rPr>
      <w:rFonts w:cs="Arial"/>
    </w:rPr>
  </w:style>
  <w:style w:type="character" w:customStyle="1" w:styleId="nospaceChar">
    <w:name w:val="no space Char"/>
    <w:basedOn w:val="BodyTextChar"/>
    <w:link w:val="nospace"/>
    <w:rsid w:val="00831FB4"/>
    <w:rPr>
      <w:rFonts w:cs="Arial"/>
    </w:rPr>
  </w:style>
  <w:style w:type="paragraph" w:customStyle="1" w:styleId="HeaderLine">
    <w:name w:val="Header Line"/>
    <w:basedOn w:val="Header"/>
    <w:link w:val="HeaderLineChar"/>
    <w:rsid w:val="00831FB4"/>
    <w:pPr>
      <w:spacing w:after="360"/>
      <w:ind w:right="-289"/>
    </w:pPr>
  </w:style>
  <w:style w:type="character" w:customStyle="1" w:styleId="HeaderLineChar">
    <w:name w:val="Header Line Char"/>
    <w:basedOn w:val="HeaderChar"/>
    <w:link w:val="HeaderLine"/>
    <w:rsid w:val="00831FB4"/>
    <w:rPr>
      <w:rFonts w:cs="Arial"/>
      <w:color w:val="58595B" w:themeColor="accent6"/>
      <w:sz w:val="22"/>
      <w:szCs w:val="22"/>
    </w:rPr>
  </w:style>
  <w:style w:type="table" w:styleId="TableGridLight">
    <w:name w:val="Grid Table Light"/>
    <w:basedOn w:val="TableNormal"/>
    <w:uiPriority w:val="40"/>
    <w:rsid w:val="00982C9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qFormat/>
    <w:rsid w:val="00AC2E25"/>
    <w:pPr>
      <w:pBdr>
        <w:top w:val="single" w:sz="2" w:space="10" w:color="2C5B7B" w:themeColor="accent2" w:themeShade="BF"/>
        <w:left w:val="single" w:sz="2" w:space="10" w:color="2C5B7B" w:themeColor="accent2" w:themeShade="BF"/>
        <w:bottom w:val="single" w:sz="2" w:space="10" w:color="2C5B7B" w:themeColor="accent2" w:themeShade="BF"/>
        <w:right w:val="single" w:sz="2" w:space="10" w:color="2C5B7B" w:themeColor="accent2" w:themeShade="BF"/>
      </w:pBdr>
      <w:spacing w:after="240"/>
      <w:ind w:left="227" w:right="227"/>
    </w:pPr>
    <w:rPr>
      <w:rFonts w:eastAsiaTheme="minorEastAsia" w:cstheme="minorBidi"/>
      <w:iCs/>
      <w:color w:val="2C5B7B" w:themeColor="accent2" w:themeShade="BF"/>
      <w:szCs w:val="22"/>
    </w:rPr>
  </w:style>
  <w:style w:type="numbering" w:customStyle="1" w:styleId="Style1">
    <w:name w:val="Style1"/>
    <w:uiPriority w:val="99"/>
    <w:rsid w:val="00064337"/>
    <w:pPr>
      <w:numPr>
        <w:numId w:val="41"/>
      </w:numPr>
    </w:pPr>
  </w:style>
  <w:style w:type="paragraph" w:styleId="Subtitle">
    <w:name w:val="Subtitle"/>
    <w:basedOn w:val="Normal"/>
    <w:next w:val="Normal"/>
    <w:link w:val="SubtitleChar"/>
    <w:qFormat/>
    <w:rsid w:val="002063F4"/>
    <w:pPr>
      <w:spacing w:after="600"/>
    </w:pPr>
    <w:rPr>
      <w:b/>
      <w:color w:val="403F47"/>
      <w:sz w:val="34"/>
      <w:szCs w:val="32"/>
    </w:rPr>
  </w:style>
  <w:style w:type="character" w:customStyle="1" w:styleId="SubtitleChar">
    <w:name w:val="Subtitle Char"/>
    <w:basedOn w:val="DefaultParagraphFont"/>
    <w:link w:val="Subtitle"/>
    <w:rsid w:val="002063F4"/>
    <w:rPr>
      <w:b/>
      <w:color w:val="403F47"/>
      <w:sz w:val="34"/>
      <w:szCs w:val="32"/>
    </w:rPr>
  </w:style>
  <w:style w:type="paragraph" w:styleId="TOC4">
    <w:name w:val="toc 4"/>
    <w:basedOn w:val="Normal"/>
    <w:next w:val="Normal"/>
    <w:uiPriority w:val="39"/>
    <w:unhideWhenUsed/>
    <w:rsid w:val="004A7973"/>
    <w:pPr>
      <w:tabs>
        <w:tab w:val="right" w:leader="dot" w:pos="9622"/>
      </w:tabs>
      <w:spacing w:after="100"/>
      <w:ind w:left="709" w:hanging="709"/>
    </w:pPr>
    <w:rPr>
      <w:noProof/>
    </w:rPr>
  </w:style>
  <w:style w:type="character" w:styleId="CommentReference">
    <w:name w:val="annotation reference"/>
    <w:basedOn w:val="DefaultParagraphFont"/>
    <w:semiHidden/>
    <w:unhideWhenUsed/>
    <w:rsid w:val="006E621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2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E62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621C"/>
    <w:rPr>
      <w:b/>
      <w:bCs/>
      <w:sz w:val="20"/>
      <w:szCs w:val="20"/>
    </w:rPr>
  </w:style>
  <w:style w:type="paragraph" w:styleId="Revision">
    <w:name w:val="Revision"/>
    <w:hidden/>
    <w:semiHidden/>
    <w:rsid w:val="00044DBF"/>
  </w:style>
  <w:style w:type="character" w:styleId="FollowedHyperlink">
    <w:name w:val="FollowedHyperlink"/>
    <w:basedOn w:val="DefaultParagraphFont"/>
    <w:semiHidden/>
    <w:unhideWhenUsed/>
    <w:rsid w:val="002239F5"/>
    <w:rPr>
      <w:color w:val="3B7AA5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746299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E778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oards_Committees@communities.wa.gov.au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forms.cloud.microsoft/Pages/ResponsePage.aspx?id=d2MDmdTA3k2-nhusDIUEKRM3HoPJ0QVHneo2snYNlMZURElVWjBBVUQ4U1NYV01CUTU0Q0RMQk9NQy4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housing.sharepoint.com/teams/CommunitiesOrganisationalAssets/Document%20Templates/Basic%20template%20-%20blue%20portrait%20A4.dotx" TargetMode="External"/></Relationships>
</file>

<file path=word/theme/theme1.xml><?xml version="1.0" encoding="utf-8"?>
<a:theme xmlns:a="http://schemas.openxmlformats.org/drawingml/2006/main" name="Office Theme">
  <a:themeElements>
    <a:clrScheme name="Communities">
      <a:dk1>
        <a:sysClr val="windowText" lastClr="000000"/>
      </a:dk1>
      <a:lt1>
        <a:sysClr val="window" lastClr="FFFFFF"/>
      </a:lt1>
      <a:dk2>
        <a:srgbClr val="403F47"/>
      </a:dk2>
      <a:lt2>
        <a:srgbClr val="DBD7D3"/>
      </a:lt2>
      <a:accent1>
        <a:srgbClr val="2C5C86"/>
      </a:accent1>
      <a:accent2>
        <a:srgbClr val="3B7AA5"/>
      </a:accent2>
      <a:accent3>
        <a:srgbClr val="59BBC8"/>
      </a:accent3>
      <a:accent4>
        <a:srgbClr val="A6D6D8"/>
      </a:accent4>
      <a:accent5>
        <a:srgbClr val="F1C446"/>
      </a:accent5>
      <a:accent6>
        <a:srgbClr val="58595B"/>
      </a:accent6>
      <a:hlink>
        <a:srgbClr val="0000FF"/>
      </a:hlink>
      <a:folHlink>
        <a:srgbClr val="3B7AA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D53BA79E2EA46BB88ACBAE0814CF9" ma:contentTypeVersion="3" ma:contentTypeDescription="Create a new document." ma:contentTypeScope="" ma:versionID="07bafe4a910d2cb18c165f1813ffec8d">
  <xsd:schema xmlns:xsd="http://www.w3.org/2001/XMLSchema" xmlns:xs="http://www.w3.org/2001/XMLSchema" xmlns:p="http://schemas.microsoft.com/office/2006/metadata/properties" xmlns:ns2="49808c96-b2b4-4445-8bb7-532f672ce0bb" targetNamespace="http://schemas.microsoft.com/office/2006/metadata/properties" ma:root="true" ma:fieldsID="00cfa9da909ae06677f5d7a01a29ce75" ns2:_="">
    <xsd:import namespace="49808c96-b2b4-4445-8bb7-532f672ce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08c96-b2b4-4445-8bb7-532f672ce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metadata xmlns="http://www.objective.com/ecm/document/metadata/E33714F3EF854325AA8BBAA0BA2C5425" version="1.0.0">
  <systemFields>
    <field name="Objective-Id">
      <value order="0">A73703758</value>
    </field>
    <field name="Objective-Title">
      <value order="0">Attachment 4 - Disability Services Commission Board Application Form</value>
    </field>
    <field name="Objective-Description">
      <value order="0"/>
    </field>
    <field name="Objective-CreationStamp">
      <value order="0">2026-02-15T22:58:00Z</value>
    </field>
    <field name="Objective-IsApproved">
      <value order="0">false</value>
    </field>
    <field name="Objective-IsPublished">
      <value order="0">true</value>
    </field>
    <field name="Objective-DatePublished">
      <value order="0">2026-04-28T05:55:57Z</value>
    </field>
    <field name="Objective-ModificationStamp">
      <value order="0">2026-04-28T05:55:57Z</value>
    </field>
    <field name="Objective-Owner">
      <value order="0">Mark Kingston</value>
    </field>
    <field name="Objective-Path">
      <value order="0">Objective Global Folder:Division of Child Protection and Family Support:Office of the Director General:Executive Services:Executive Ministerials:2026:Disability:DSC Board Appointments - 2025 and 2026:84-09907 - Department Initiated Ministerial - Minister Beazley Briefing - Disability Services Commission (DSC) Board Recruitment 2026</value>
    </field>
    <field name="Objective-Parent">
      <value order="0">84-09907 - Department Initiated Ministerial - Minister Beazley Briefing - Disability Services Commission (DSC) Board Recruitment 2026</value>
    </field>
    <field name="Objective-State">
      <value order="0">Published</value>
    </field>
    <field name="Objective-VersionId">
      <value order="0">vA81633566</value>
    </field>
    <field name="Objective-Version">
      <value order="0">11.0</value>
    </field>
    <field name="Objective-VersionNumber">
      <value order="0">11</value>
    </field>
    <field name="Objective-VersionComment">
      <value order="0"/>
    </field>
    <field name="Objective-FileNumber">
      <value order="0">2025/32186</value>
    </field>
    <field name="Objective-Classification">
      <value order="0"/>
    </field>
    <field name="Objective-Caveats">
      <value order="0"/>
    </field>
  </systemFields>
  <catalogues>
    <catalogue name="Ministerial Document Type Catalogue" type="type" ori="id:cA42">
      <field name="Objective-Ministerial No.">
        <value order="0"/>
      </field>
      <field name="Objective-Ministerial Type">
        <value order="0">Briefing Notes</value>
      </field>
      <field name="Objective-Document Date">
        <value order="0">2026-02-15T16:00:00Z</value>
      </field>
      <field name="Objective-Security Classification">
        <value order="0"/>
      </field>
      <field name="Objective-Document Description">
        <value order="0"/>
      </field>
      <field name="Objective-Executive Director Approval">
        <value order="0"/>
      </field>
      <field name="Objective-Directorate">
        <value order="0"/>
      </field>
      <field name="Objective-Correspondence Author">
        <value order="0"/>
      </field>
      <field name="Objective-File Name">
        <value order="0"/>
      </field>
      <field name="Objective-Division">
        <value order="0"/>
      </field>
      <field name="Objective-Division Directorate">
        <value order="0"/>
      </field>
    </catalogue>
  </catalogues>
</metadata>
</file>

<file path=customXml/itemProps1.xml><?xml version="1.0" encoding="utf-8"?>
<ds:datastoreItem xmlns:ds="http://schemas.openxmlformats.org/officeDocument/2006/customXml" ds:itemID="{C994C9E9-9A08-4AA2-9459-5CE36B1A0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A0D2EC-6282-45D5-A176-2F9C4A9E47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37C9F3-EADE-4017-91CC-24FF1FC08B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CBF7E-9845-4501-8844-63623F6BA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08c96-b2b4-4445-8bb7-532f672ce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E33714F3EF854325AA8BBAA0BA2C54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Basic%20template%20-%20blue%20portrait%20A4.dotx</Template>
  <TotalTime>6</TotalTime>
  <Pages>5</Pages>
  <Words>633</Words>
  <Characters>3613</Characters>
  <Application>Microsoft Office Word</Application>
  <DocSecurity>0</DocSecurity>
  <Lines>30</Lines>
  <Paragraphs>8</Paragraphs>
  <ScaleCrop>false</ScaleCrop>
  <Manager/>
  <Company/>
  <LinksUpToDate>false</LinksUpToDate>
  <CharactersWithSpaces>4238</CharactersWithSpaces>
  <SharedDoc>false</SharedDoc>
  <HLinks>
    <vt:vector size="6" baseType="variant">
      <vt:variant>
        <vt:i4>6226000</vt:i4>
      </vt:variant>
      <vt:variant>
        <vt:i4>0</vt:i4>
      </vt:variant>
      <vt:variant>
        <vt:i4>0</vt:i4>
      </vt:variant>
      <vt:variant>
        <vt:i4>5</vt:i4>
      </vt:variant>
      <vt:variant>
        <vt:lpwstr>mailto:Boards_Committees@communities.wa.gov.au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LUCVUK</dc:creator>
  <cp:keywords/>
  <cp:lastModifiedBy>Annemieke Vanderheld</cp:lastModifiedBy>
  <cp:revision>6</cp:revision>
  <dcterms:created xsi:type="dcterms:W3CDTF">2026-04-28T08:30:00Z</dcterms:created>
  <dcterms:modified xsi:type="dcterms:W3CDTF">2026-04-28T08:55:00Z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66b3ef30,41bd454b,23759d60</vt:lpwstr>
  </property>
  <property fmtid="{D5CDD505-2E9C-101B-9397-08002B2CF9AE}" pid="3" name="ClassificationContentMarkingHeaderFontProps">
    <vt:lpwstr>#ff0000,14,Calibri</vt:lpwstr>
  </property>
  <property fmtid="{D5CDD505-2E9C-101B-9397-08002B2CF9AE}" pid="4" name="ClassificationContentMarkingHeaderText">
    <vt:lpwstr>OFFICIAL</vt:lpwstr>
  </property>
  <property fmtid="{D5CDD505-2E9C-101B-9397-08002B2CF9AE}" pid="5" name="MSIP_Label_01af4abc-7e38-4153-bace-cc7e19e3a22a_Enabled">
    <vt:lpwstr>true</vt:lpwstr>
  </property>
  <property fmtid="{D5CDD505-2E9C-101B-9397-08002B2CF9AE}" pid="6" name="MSIP_Label_01af4abc-7e38-4153-bace-cc7e19e3a22a_SetDate">
    <vt:lpwstr>2025-07-04T01:29:54Z</vt:lpwstr>
  </property>
  <property fmtid="{D5CDD505-2E9C-101B-9397-08002B2CF9AE}" pid="7" name="MSIP_Label_01af4abc-7e38-4153-bace-cc7e19e3a22a_Method">
    <vt:lpwstr>Standard</vt:lpwstr>
  </property>
  <property fmtid="{D5CDD505-2E9C-101B-9397-08002B2CF9AE}" pid="8" name="MSIP_Label_01af4abc-7e38-4153-bace-cc7e19e3a22a_Name">
    <vt:lpwstr>Official</vt:lpwstr>
  </property>
  <property fmtid="{D5CDD505-2E9C-101B-9397-08002B2CF9AE}" pid="9" name="MSIP_Label_01af4abc-7e38-4153-bace-cc7e19e3a22a_SiteId">
    <vt:lpwstr>99036377-c0d4-4dde-be9e-1bac0c850429</vt:lpwstr>
  </property>
  <property fmtid="{D5CDD505-2E9C-101B-9397-08002B2CF9AE}" pid="10" name="MSIP_Label_01af4abc-7e38-4153-bace-cc7e19e3a22a_ActionId">
    <vt:lpwstr>e3dd8a61-3b30-479c-be2d-46f5cd9cef03</vt:lpwstr>
  </property>
  <property fmtid="{D5CDD505-2E9C-101B-9397-08002B2CF9AE}" pid="11" name="MSIP_Label_01af4abc-7e38-4153-bace-cc7e19e3a22a_ContentBits">
    <vt:lpwstr>1</vt:lpwstr>
  </property>
  <property fmtid="{D5CDD505-2E9C-101B-9397-08002B2CF9AE}" pid="12" name="ContentTypeId">
    <vt:lpwstr>0x010100B6DD53BA79E2EA46BB88ACBAE0814CF9</vt:lpwstr>
  </property>
  <property fmtid="{D5CDD505-2E9C-101B-9397-08002B2CF9AE}" pid="13" name="Objective-Id">
    <vt:lpwstr>A73703758</vt:lpwstr>
  </property>
  <property fmtid="{D5CDD505-2E9C-101B-9397-08002B2CF9AE}" pid="14" name="Objective-Title">
    <vt:lpwstr>Attachment 4 - Disability Services Commission Board Application Form</vt:lpwstr>
  </property>
  <property fmtid="{D5CDD505-2E9C-101B-9397-08002B2CF9AE}" pid="15" name="Objective-Description">
    <vt:lpwstr/>
  </property>
  <property fmtid="{D5CDD505-2E9C-101B-9397-08002B2CF9AE}" pid="16" name="Objective-CreationStamp">
    <vt:filetime>2026-02-16T07:14:49Z</vt:filetime>
  </property>
  <property fmtid="{D5CDD505-2E9C-101B-9397-08002B2CF9AE}" pid="17" name="Objective-IsApproved">
    <vt:bool>false</vt:bool>
  </property>
  <property fmtid="{D5CDD505-2E9C-101B-9397-08002B2CF9AE}" pid="18" name="Objective-IsPublished">
    <vt:bool>true</vt:bool>
  </property>
  <property fmtid="{D5CDD505-2E9C-101B-9397-08002B2CF9AE}" pid="19" name="Objective-DatePublished">
    <vt:filetime>2026-04-28T05:55:57Z</vt:filetime>
  </property>
  <property fmtid="{D5CDD505-2E9C-101B-9397-08002B2CF9AE}" pid="20" name="Objective-ModificationStamp">
    <vt:filetime>2026-04-28T05:55:57Z</vt:filetime>
  </property>
  <property fmtid="{D5CDD505-2E9C-101B-9397-08002B2CF9AE}" pid="21" name="Objective-Owner">
    <vt:lpwstr>Mark Kingston</vt:lpwstr>
  </property>
  <property fmtid="{D5CDD505-2E9C-101B-9397-08002B2CF9AE}" pid="22" name="Objective-Path">
    <vt:lpwstr>Objective Global Folder:Division of Child Protection and Family Support:Office of the Director General:Executive Services:Executive Ministerials:2026:Disability:DSC Board Appointments - 2025 and 2026:84-09907 - Department Initiated Ministerial - Minister Beazley Briefing - Disability Services Commission (DSC) Board Recruitment 2026:</vt:lpwstr>
  </property>
  <property fmtid="{D5CDD505-2E9C-101B-9397-08002B2CF9AE}" pid="23" name="Objective-Parent">
    <vt:lpwstr>84-09907 - Department Initiated Ministerial - Minister Beazley Briefing - Disability Services Commission (DSC) Board Recruitment 2026</vt:lpwstr>
  </property>
  <property fmtid="{D5CDD505-2E9C-101B-9397-08002B2CF9AE}" pid="24" name="Objective-State">
    <vt:lpwstr>Published</vt:lpwstr>
  </property>
  <property fmtid="{D5CDD505-2E9C-101B-9397-08002B2CF9AE}" pid="25" name="Objective-VersionId">
    <vt:lpwstr>vA81633566</vt:lpwstr>
  </property>
  <property fmtid="{D5CDD505-2E9C-101B-9397-08002B2CF9AE}" pid="26" name="Objective-Version">
    <vt:lpwstr>11.0</vt:lpwstr>
  </property>
  <property fmtid="{D5CDD505-2E9C-101B-9397-08002B2CF9AE}" pid="27" name="Objective-VersionNumber">
    <vt:r8>11</vt:r8>
  </property>
  <property fmtid="{D5CDD505-2E9C-101B-9397-08002B2CF9AE}" pid="28" name="Objective-VersionComment">
    <vt:lpwstr/>
  </property>
  <property fmtid="{D5CDD505-2E9C-101B-9397-08002B2CF9AE}" pid="29" name="Objective-FileNumber">
    <vt:lpwstr>2025/32186</vt:lpwstr>
  </property>
  <property fmtid="{D5CDD505-2E9C-101B-9397-08002B2CF9AE}" pid="30" name="Objective-Classification">
    <vt:lpwstr>[Inherited - none]</vt:lpwstr>
  </property>
  <property fmtid="{D5CDD505-2E9C-101B-9397-08002B2CF9AE}" pid="31" name="Objective-Caveats">
    <vt:lpwstr/>
  </property>
  <property fmtid="{D5CDD505-2E9C-101B-9397-08002B2CF9AE}" pid="32" name="Objective-Ministerial No.">
    <vt:lpwstr/>
  </property>
  <property fmtid="{D5CDD505-2E9C-101B-9397-08002B2CF9AE}" pid="33" name="Objective-Ministerial Type">
    <vt:lpwstr>Briefing Notes</vt:lpwstr>
  </property>
  <property fmtid="{D5CDD505-2E9C-101B-9397-08002B2CF9AE}" pid="34" name="Objective-Document Date">
    <vt:filetime>2026-02-15T16:00:00Z</vt:filetime>
  </property>
  <property fmtid="{D5CDD505-2E9C-101B-9397-08002B2CF9AE}" pid="35" name="Objective-Security Classification">
    <vt:lpwstr/>
  </property>
  <property fmtid="{D5CDD505-2E9C-101B-9397-08002B2CF9AE}" pid="36" name="Objective-Document Description">
    <vt:lpwstr/>
  </property>
  <property fmtid="{D5CDD505-2E9C-101B-9397-08002B2CF9AE}" pid="37" name="Objective-Executive Director Approval">
    <vt:lpwstr/>
  </property>
  <property fmtid="{D5CDD505-2E9C-101B-9397-08002B2CF9AE}" pid="38" name="Objective-Directorate">
    <vt:lpwstr/>
  </property>
  <property fmtid="{D5CDD505-2E9C-101B-9397-08002B2CF9AE}" pid="39" name="Objective-Correspondence Author">
    <vt:lpwstr/>
  </property>
  <property fmtid="{D5CDD505-2E9C-101B-9397-08002B2CF9AE}" pid="40" name="Objective-File Name">
    <vt:lpwstr/>
  </property>
  <property fmtid="{D5CDD505-2E9C-101B-9397-08002B2CF9AE}" pid="41" name="Objective-Division">
    <vt:lpwstr/>
  </property>
  <property fmtid="{D5CDD505-2E9C-101B-9397-08002B2CF9AE}" pid="42" name="Objective-Division Directorate">
    <vt:lpwstr/>
  </property>
  <property fmtid="{D5CDD505-2E9C-101B-9397-08002B2CF9AE}" pid="43" name="Objective-Comment">
    <vt:lpwstr/>
  </property>
</Properties>
</file>